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2C4" w:rsidRPr="00520517" w:rsidRDefault="009E72C4" w:rsidP="00D04546">
      <w:pPr>
        <w:spacing w:after="0"/>
        <w:ind w:left="8496" w:firstLine="708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Disciplina: PREGĂTIRE SPORTIVĂ PRACTICĂ</w:t>
      </w:r>
    </w:p>
    <w:p w:rsidR="009E72C4" w:rsidRPr="00520517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9E72C4" w:rsidRPr="00520517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9E72C4" w:rsidRPr="00520517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9E72C4" w:rsidRPr="00520517" w:rsidRDefault="009E72C4" w:rsidP="00D045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9E72C4" w:rsidRPr="00520517" w:rsidRDefault="009E72C4" w:rsidP="00D045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avansa</w:t>
      </w:r>
      <w:r>
        <w:rPr>
          <w:rFonts w:ascii="Tahoma" w:hAnsi="Tahoma" w:cs="Tahoma"/>
          <w:i/>
          <w:iCs/>
          <w:sz w:val="20"/>
          <w:szCs w:val="20"/>
        </w:rPr>
        <w:t>ț</w:t>
      </w:r>
      <w:r>
        <w:rPr>
          <w:rFonts w:ascii="Times New Roman" w:hAnsi="Times New Roman" w:cs="Times New Roman"/>
          <w:i/>
          <w:iCs/>
          <w:sz w:val="20"/>
          <w:szCs w:val="20"/>
        </w:rPr>
        <w:t>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Etapa de pregătire: de bază indoor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MEZOCICLUL nr. 1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– de acomodare</w:t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.5pt;margin-top:36.8pt;width:493.95pt;height:71.2pt;z-index:251658240">
            <v:textbox style="mso-next-textbox:#_x0000_s1026;mso-fit-shape-to-text:t">
              <w:txbxContent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OBIECTIVE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INTERMEDIARE 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DE PERFORMAN</w:t>
                  </w:r>
                  <w:r w:rsidRPr="00B57FC8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Ț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Ă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consolidarea procedeelor de bază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dezvoltarea capacităţii motrice generale şi specifice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adaptarea  poziţiei de tragere la distanţe scurte</w:t>
                  </w:r>
                </w:p>
                <w:p w:rsidR="009E72C4" w:rsidRPr="00D94BA9" w:rsidRDefault="009E72C4" w:rsidP="00D04546">
                  <w:pPr>
                    <w:shd w:val="clear" w:color="auto" w:fill="92CDDC"/>
                    <w:spacing w:after="0" w:line="240" w:lineRule="auto"/>
                  </w:pPr>
                  <w:r>
                    <w:rPr>
                      <w:rFonts w:ascii="Times New Roman" w:hAnsi="Times New Roman" w:cs="Times New Roman"/>
                    </w:rPr>
                    <w:t xml:space="preserve">- reguli de securitate </w:t>
                  </w:r>
                  <w:r>
                    <w:rPr>
                      <w:rFonts w:ascii="Tahoma" w:hAnsi="Tahoma" w:cs="Tahoma"/>
                    </w:rPr>
                    <w:t>ș</w:t>
                  </w:r>
                  <w:r>
                    <w:rPr>
                      <w:rFonts w:ascii="Times New Roman" w:hAnsi="Times New Roman" w:cs="Times New Roman"/>
                    </w:rPr>
                    <w:t>i de comportare în sala de tir</w:t>
                  </w:r>
                  <w:r>
                    <w:t xml:space="preserve"> 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 w:rsidRPr="00520517">
        <w:rPr>
          <w:rFonts w:ascii="Times New Roman" w:hAnsi="Times New Roman" w:cs="Times New Roman"/>
          <w:sz w:val="20"/>
          <w:szCs w:val="20"/>
        </w:rPr>
        <w:t>13.09 – 10.10.10</w:t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27" type="#_x0000_t202" style="position:absolute;margin-left:495pt;margin-top:21.3pt;width:227.75pt;height:71.2pt;z-index:251659264">
            <v:textbox style="mso-next-textbox:#_x0000_s1027;mso-fit-shape-to-text:t">
              <w:txbxContent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9E72C4" w:rsidRPr="007C0F1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</w:t>
                  </w: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arc lamelă cu mâner,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10-14 lbs</w:t>
                  </w: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. (cl.I-II)</w:t>
                  </w:r>
                </w:p>
                <w:p w:rsidR="009E72C4" w:rsidRPr="007C0F1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arc crosă lemn sau plastic (max. 600g.), lame recurbate,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16-20 lbs</w:t>
                  </w: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. (cl. III-IV)</w:t>
                  </w:r>
                </w:p>
                <w:p w:rsidR="009E72C4" w:rsidRPr="00D05BB7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corzi elastice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, flexori palmari, gyro-twister</w:t>
                  </w:r>
                </w:p>
              </w:txbxContent>
            </v:textbox>
            <w10:wrap type="square"/>
          </v:shape>
        </w:pict>
      </w:r>
    </w:p>
    <w:p w:rsidR="009E72C4" w:rsidRPr="00520517" w:rsidRDefault="009E72C4" w:rsidP="00D04546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9E72C4" w:rsidRPr="00520517">
        <w:trPr>
          <w:trHeight w:val="252"/>
        </w:trPr>
        <w:tc>
          <w:tcPr>
            <w:tcW w:w="14410" w:type="dxa"/>
            <w:gridSpan w:val="4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9E72C4" w:rsidRPr="00520517">
        <w:trPr>
          <w:trHeight w:val="252"/>
        </w:trPr>
        <w:tc>
          <w:tcPr>
            <w:tcW w:w="5412" w:type="dxa"/>
            <w:gridSpan w:val="2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9E72C4" w:rsidRPr="00520517">
        <w:trPr>
          <w:trHeight w:val="264"/>
        </w:trPr>
        <w:tc>
          <w:tcPr>
            <w:tcW w:w="5412" w:type="dxa"/>
            <w:gridSpan w:val="2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9E72C4" w:rsidRPr="00520517">
        <w:trPr>
          <w:trHeight w:val="350"/>
        </w:trPr>
        <w:tc>
          <w:tcPr>
            <w:tcW w:w="1834" w:type="dxa"/>
            <w:vAlign w:val="center"/>
          </w:tcPr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9E72C4" w:rsidRPr="001D7A73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9E72C4" w:rsidRPr="001D7A73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9E72C4" w:rsidRPr="001D7A73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9E72C4" w:rsidRPr="001D7A73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9E72C4" w:rsidRPr="001D7A73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9E72C4" w:rsidRPr="001D7A73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9E72C4" w:rsidRPr="001D7A73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92CDDC"/>
          </w:tcPr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- dezvoltarea musculaturii centurii scapulare şi a flexorilor palmari 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întărirea ligamentelor la nivelul articulaţiei mâinii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creşterea capacităţii de efort în condiţii de apnee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dezvoltarea musculară generală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dezvoltarea capacităţii de bilateralitate (ambidextrie)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îmbunătăţirea echilibrului postural</w:t>
            </w:r>
          </w:p>
        </w:tc>
        <w:tc>
          <w:tcPr>
            <w:tcW w:w="4666" w:type="dxa"/>
            <w:shd w:val="clear" w:color="auto" w:fill="92CDDC"/>
          </w:tcPr>
          <w:p w:rsidR="009E72C4" w:rsidRPr="00332121" w:rsidRDefault="009E72C4" w:rsidP="003A7113">
            <w:pPr>
              <w:pStyle w:val="LasfarsitulPeparcursul"/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32121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1.1 Îmbunătăţirea deprinderilor motrice de bază/ utilitar-aplicative necesare practicării disciplinei sportive</w:t>
            </w:r>
          </w:p>
          <w:p w:rsidR="009E72C4" w:rsidRPr="00332121" w:rsidRDefault="009E72C4" w:rsidP="003A7113">
            <w:pPr>
              <w:pStyle w:val="LasfarsitulPeparcursul"/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32121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1.</w:t>
            </w:r>
            <w:r w:rsidRPr="00332121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2 Creşterea indicilor de manifestare a calităţilor motrice de bază şi a celor specifice, potrivit vârstei şi a sexului</w:t>
            </w:r>
          </w:p>
          <w:p w:rsidR="009E72C4" w:rsidRPr="00332121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21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Consolidarea</w:t>
            </w:r>
            <w:r w:rsidRPr="003321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procedeelor tehnice de bază, specifice disciplinei sportive</w:t>
            </w:r>
            <w:r w:rsidRPr="003321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E72C4" w:rsidRPr="00520517">
        <w:trPr>
          <w:trHeight w:val="542"/>
        </w:trPr>
        <w:tc>
          <w:tcPr>
            <w:tcW w:w="1834" w:type="dxa"/>
            <w:vAlign w:val="center"/>
          </w:tcPr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9E72C4" w:rsidRPr="001D7A73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9E72C4" w:rsidRPr="001D7A73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92CDDC"/>
          </w:tcPr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Consolidarea 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procedeelor tehnice de bază, specifice tirului cu arcul 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Individual:</w:t>
            </w:r>
          </w:p>
          <w:p w:rsidR="009E72C4" w:rsidRPr="0020058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in abordarea tehnicii de tragere se va tine cont de particularitatile morfo-functionale ale fiecarui sporti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v, cautandu-se pozitiile comode</w:t>
            </w:r>
          </w:p>
        </w:tc>
        <w:tc>
          <w:tcPr>
            <w:tcW w:w="4666" w:type="dxa"/>
            <w:shd w:val="clear" w:color="auto" w:fill="92CDDC"/>
          </w:tcPr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Consolidarea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procedeelor tehnice de bază, specifice disciplinei sportive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individuale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elementare,  specifice disciplinei sportive</w:t>
            </w:r>
          </w:p>
          <w:p w:rsidR="009E72C4" w:rsidRPr="0020058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 Consolidarea procedeelor tehnice şi a acţiunilor tactice însuşite</w:t>
            </w:r>
          </w:p>
        </w:tc>
      </w:tr>
      <w:tr w:rsidR="009E72C4" w:rsidRPr="00520517">
        <w:trPr>
          <w:trHeight w:val="603"/>
        </w:trPr>
        <w:tc>
          <w:tcPr>
            <w:tcW w:w="1834" w:type="dxa"/>
            <w:vAlign w:val="center"/>
          </w:tcPr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9E72C4" w:rsidRPr="001D7A73" w:rsidRDefault="009E72C4" w:rsidP="003A711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32" w:type="dxa"/>
            <w:shd w:val="clear" w:color="auto" w:fill="92CDDC"/>
          </w:tcPr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66" w:type="dxa"/>
            <w:shd w:val="clear" w:color="auto" w:fill="92CDDC"/>
          </w:tcPr>
          <w:p w:rsidR="009E72C4" w:rsidRPr="00520517" w:rsidRDefault="009E72C4" w:rsidP="003A71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E72C4" w:rsidRPr="00520517">
        <w:trPr>
          <w:trHeight w:val="436"/>
        </w:trPr>
        <w:tc>
          <w:tcPr>
            <w:tcW w:w="1834" w:type="dxa"/>
            <w:vAlign w:val="center"/>
          </w:tcPr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9E72C4" w:rsidRPr="001D7A73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92CDDC"/>
          </w:tcPr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cultivarea increderii de sine si a dorintei de a invinge</w:t>
            </w:r>
          </w:p>
        </w:tc>
        <w:tc>
          <w:tcPr>
            <w:tcW w:w="4666" w:type="dxa"/>
            <w:shd w:val="clear" w:color="auto" w:fill="92CDDC"/>
          </w:tcPr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 Manifestarea interesului pentru practicarea sportului de performanţă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Pr="00520517" w:rsidRDefault="009E72C4" w:rsidP="002005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4.2. Cultivarea dorinţei de afirmare în disciplina sportivă practicată</w:t>
            </w:r>
          </w:p>
        </w:tc>
      </w:tr>
      <w:tr w:rsidR="009E72C4" w:rsidRPr="00520517">
        <w:trPr>
          <w:trHeight w:val="1113"/>
        </w:trPr>
        <w:tc>
          <w:tcPr>
            <w:tcW w:w="1834" w:type="dxa"/>
            <w:vAlign w:val="center"/>
          </w:tcPr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9E72C4" w:rsidRPr="001D7A73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9E72C4" w:rsidRPr="001D7A73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9E72C4" w:rsidRPr="001D7A73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9E72C4" w:rsidRPr="001D7A73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9E72C4" w:rsidRPr="001D7A73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92CDDC"/>
          </w:tcPr>
          <w:p w:rsidR="009E72C4" w:rsidRPr="00520517" w:rsidRDefault="009E72C4" w:rsidP="003A7113">
            <w:pPr>
              <w:pStyle w:val="Header"/>
              <w:keepNext/>
              <w:keepLines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invatarea regulamentului simplificat de tragere, de comportament in poligon, a actiunilor permise si a celor strict interzise</w:t>
            </w:r>
          </w:p>
          <w:p w:rsidR="009E72C4" w:rsidRPr="00520517" w:rsidRDefault="009E72C4" w:rsidP="003A7113">
            <w:pPr>
              <w:pStyle w:val="Header"/>
              <w:keepNext/>
              <w:keepLines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invatarea partilor componente ale arcului si functiile lor</w:t>
            </w:r>
          </w:p>
        </w:tc>
        <w:tc>
          <w:tcPr>
            <w:tcW w:w="4666" w:type="dxa"/>
            <w:shd w:val="clear" w:color="auto" w:fill="92CDDC"/>
          </w:tcPr>
          <w:p w:rsidR="009E72C4" w:rsidRPr="00363F1E" w:rsidRDefault="009E72C4" w:rsidP="003A7113">
            <w:pPr>
              <w:numPr>
                <w:ilvl w:val="1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9E72C4" w:rsidRPr="00363F1E" w:rsidRDefault="009E72C4" w:rsidP="003A7113">
            <w:pPr>
              <w:numPr>
                <w:ilvl w:val="1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5.1. 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</w:tbl>
    <w:p w:rsidR="009E72C4" w:rsidRPr="00520517" w:rsidRDefault="009E72C4" w:rsidP="00D04546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07"/>
        <w:gridCol w:w="3402"/>
        <w:gridCol w:w="3402"/>
        <w:gridCol w:w="1536"/>
      </w:tblGrid>
      <w:tr w:rsidR="009E72C4" w:rsidRPr="00520517">
        <w:trPr>
          <w:trHeight w:val="250"/>
        </w:trPr>
        <w:tc>
          <w:tcPr>
            <w:tcW w:w="14541" w:type="dxa"/>
            <w:gridSpan w:val="7"/>
          </w:tcPr>
          <w:p w:rsidR="009E72C4" w:rsidRPr="00520517" w:rsidRDefault="009E72C4" w:rsidP="00200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(16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9E72C4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536" w:type="dxa"/>
            <w:tcBorders>
              <w:lef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9E72C4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9E72C4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L1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C8457F" w:rsidRDefault="009E72C4" w:rsidP="003A7113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Norme de protecţie şi securitate a activităţii sportive</w:t>
            </w:r>
          </w:p>
          <w:p w:rsidR="009E72C4" w:rsidRPr="00520517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9E72C4" w:rsidRPr="00C8457F" w:rsidRDefault="009E72C4" w:rsidP="003A7113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Consolidarea</w:t>
            </w:r>
            <w:r w:rsidRPr="0052051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elementelor tehnice de bază</w:t>
            </w: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9E72C4" w:rsidRPr="00520517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9E72C4" w:rsidRPr="00520517" w:rsidRDefault="009E72C4" w:rsidP="003A7113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center"/>
          </w:tcPr>
          <w:p w:rsidR="009E72C4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9E72C4" w:rsidRPr="00520517" w:rsidRDefault="009E72C4" w:rsidP="003A7113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Consolidarea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procedeelor tehnice de bază, specifice disciplinei sportive</w:t>
            </w:r>
          </w:p>
        </w:tc>
        <w:tc>
          <w:tcPr>
            <w:tcW w:w="3402" w:type="dxa"/>
          </w:tcPr>
          <w:p w:rsidR="009E72C4" w:rsidRPr="006F209A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</w:pPr>
            <w:r w:rsidRPr="006F209A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 xml:space="preserve">Prelucrarea normelor de protecţie şi a noţiunilor de igienă sportivă </w:t>
            </w:r>
          </w:p>
          <w:p w:rsidR="009E72C4" w:rsidRPr="006F209A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9E72C4" w:rsidRPr="006F209A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9E72C4" w:rsidRPr="00C8457F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9E72C4" w:rsidRPr="00C8457F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Pr="00C8457F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9E72C4" w:rsidRPr="00C8457F" w:rsidRDefault="009E72C4" w:rsidP="003A7113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9E72C4" w:rsidRDefault="009E72C4" w:rsidP="003A7113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9E72C4" w:rsidRDefault="009E72C4" w:rsidP="003A7113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9E72C4" w:rsidRDefault="009E72C4" w:rsidP="003A7113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9E72C4" w:rsidRPr="006F209A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</w:pPr>
            <w:r w:rsidRPr="006F209A"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  <w:t>Dezvoltarea motricităţii generale prin jocuri de mişcare</w:t>
            </w:r>
          </w:p>
          <w:p w:rsidR="009E72C4" w:rsidRPr="006F209A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it-IT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poziţiei corecte a corpului pentru tragere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Priza pe crosă a arcului 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Poziţia degetelor pe coardă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Ridicarea arcului şi armarea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ezvoltarea motricităţii generale prin jocuri de mişcare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min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72C4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2-6-10-14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C8457F" w:rsidRDefault="009E72C4" w:rsidP="003A7113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Norme de protecţie şi securitate a activităţii sportive</w:t>
            </w:r>
          </w:p>
          <w:p w:rsidR="009E72C4" w:rsidRPr="00C8457F" w:rsidRDefault="009E72C4" w:rsidP="003A7113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9E72C4" w:rsidRPr="00C8457F" w:rsidRDefault="009E72C4" w:rsidP="003A7113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capacităţii  de efort  specifice tirului cu arcul</w:t>
            </w: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9E72C4" w:rsidRPr="00C8457F" w:rsidRDefault="009E72C4" w:rsidP="003A7113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C8457F"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Îmbunătăţirea deprinderilor motrice de bază/ utilitar-aplicative necesare practicării disciplinei sportive</w:t>
            </w:r>
          </w:p>
          <w:p w:rsidR="009E72C4" w:rsidRPr="006A3371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6A3371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9E72C4" w:rsidRPr="00520517" w:rsidRDefault="009E72C4" w:rsidP="003A7113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9E72C4" w:rsidRPr="00C8457F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6F209A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  <w:r w:rsidRPr="006F209A">
              <w:rPr>
                <w:i w:val="0"/>
                <w:iCs w:val="0"/>
                <w:sz w:val="20"/>
                <w:szCs w:val="20"/>
                <w:lang w:val="pt-BR"/>
              </w:rPr>
              <w:t xml:space="preserve"> </w:t>
            </w:r>
          </w:p>
          <w:p w:rsidR="009E72C4" w:rsidRDefault="009E72C4" w:rsidP="003A7113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Default="009E72C4" w:rsidP="003A7113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Default="009E72C4" w:rsidP="003A7113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Pr="00C8457F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9E72C4" w:rsidRDefault="009E72C4" w:rsidP="003A7113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Pr="00627402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calităţilor motrice de bază</w:t>
            </w:r>
          </w:p>
          <w:p w:rsidR="009E72C4" w:rsidRPr="00520517" w:rsidRDefault="009E72C4" w:rsidP="003A7113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Pr="00C8457F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  <w:t>Exersarea mijloacelor specifice fiecărei calităţi motrice</w:t>
            </w:r>
          </w:p>
          <w:p w:rsidR="009E72C4" w:rsidRPr="00520517" w:rsidRDefault="009E72C4" w:rsidP="003A7113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Pr="006F209A" w:rsidRDefault="009E72C4" w:rsidP="003A7113">
            <w:pPr>
              <w:pStyle w:val="LasfarsitulPeparcursul"/>
              <w:ind w:left="360"/>
              <w:rPr>
                <w:sz w:val="20"/>
                <w:szCs w:val="20"/>
                <w:lang w:val="it-IT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Exerciţii cu greutatea propriului corp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ii cu 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corzi elastice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pentru dezvoltarea musculaturii abdominale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motricităţii generale prin jocuri de mişcare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min.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9E72C4" w:rsidRPr="00520517" w:rsidTr="006F209A">
        <w:trPr>
          <w:trHeight w:val="709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L 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7-11-15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procedeelor tehnice de bază</w:t>
            </w:r>
          </w:p>
          <w:p w:rsidR="009E72C4" w:rsidRPr="00520517" w:rsidRDefault="009E72C4" w:rsidP="003A7113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9E72C4" w:rsidRPr="006A3371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6A3371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9E72C4" w:rsidRPr="006A3371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Consolidarea</w:t>
            </w:r>
            <w:r w:rsidRPr="006A33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procedeelor tehnice de bază, specifice disciplinei sportive</w:t>
            </w:r>
          </w:p>
        </w:tc>
        <w:tc>
          <w:tcPr>
            <w:tcW w:w="3402" w:type="dxa"/>
          </w:tcPr>
          <w:p w:rsidR="009E72C4" w:rsidRPr="00337D79" w:rsidRDefault="009E72C4" w:rsidP="00200588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Pr="00520517" w:rsidRDefault="009E72C4" w:rsidP="003A7113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9E72C4" w:rsidRPr="00C8457F" w:rsidRDefault="009E72C4" w:rsidP="003A7113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9E72C4" w:rsidRPr="00C8457F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9E72C4" w:rsidRDefault="009E72C4" w:rsidP="003A7113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Pr="006F209A" w:rsidRDefault="009E72C4" w:rsidP="00200588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  <w:lang w:val="it-IT"/>
              </w:rPr>
            </w:pPr>
            <w:r w:rsidRPr="006F209A">
              <w:rPr>
                <w:i w:val="0"/>
                <w:iCs w:val="0"/>
                <w:sz w:val="20"/>
                <w:szCs w:val="20"/>
                <w:lang w:val="it-IT"/>
              </w:rPr>
              <w:t>Adaptarea pozi</w:t>
            </w:r>
            <w:r w:rsidRPr="006F209A">
              <w:rPr>
                <w:rFonts w:ascii="Tahoma" w:hAnsi="Tahoma" w:cs="Tahoma"/>
                <w:i w:val="0"/>
                <w:iCs w:val="0"/>
                <w:sz w:val="20"/>
                <w:szCs w:val="20"/>
                <w:lang w:val="it-IT"/>
              </w:rPr>
              <w:t>ț</w:t>
            </w:r>
            <w:r w:rsidRPr="006F209A">
              <w:rPr>
                <w:i w:val="0"/>
                <w:iCs w:val="0"/>
                <w:sz w:val="20"/>
                <w:szCs w:val="20"/>
                <w:lang w:val="it-IT"/>
              </w:rPr>
              <w:t xml:space="preserve">iei la specificul sezonului indoor </w:t>
            </w:r>
          </w:p>
          <w:p w:rsidR="009E72C4" w:rsidRDefault="009E72C4" w:rsidP="003A7113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Default="009E72C4" w:rsidP="003A7113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Pr="00520517" w:rsidRDefault="009E72C4" w:rsidP="003A7113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Pr="00DE50EB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  <w:t>Exersarea mijloacelor specifice fiecărei calităţi motrice</w:t>
            </w:r>
          </w:p>
          <w:p w:rsidR="009E72C4" w:rsidRDefault="009E72C4" w:rsidP="003A7113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Default="009E72C4" w:rsidP="003A7113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Default="009E72C4" w:rsidP="003A7113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Pr="00520517" w:rsidRDefault="009E72C4" w:rsidP="003A7113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Pr="00520517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Pregătire fizică generală</w:t>
            </w:r>
          </w:p>
          <w:p w:rsidR="009E72C4" w:rsidRPr="00520517" w:rsidRDefault="009E72C4" w:rsidP="003A7113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poziţiei corecte a corpului pentru tragere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Priza pe crosă a arcului 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Poziţia degetelor pe coardă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Ridicarea arcului şi armarea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Armarea şi declanşarea 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Stabilizarea echilibrului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ezvoltarea motricităţii generale prin jocuri de mişcare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pentru dezvoltarea musculaturii picioarelor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sărituri ca mingea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sărituri cu coarda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genoflexiuni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cu propriul corp</w:t>
            </w:r>
          </w:p>
          <w:p w:rsidR="009E72C4" w:rsidRPr="00520517" w:rsidRDefault="009E72C4" w:rsidP="002005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Variante de mers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min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min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200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9E72C4" w:rsidRPr="00520517">
        <w:trPr>
          <w:trHeight w:val="987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4-8-12-16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DE50EB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</w:t>
            </w:r>
            <w:r w:rsidRPr="00DE50EB">
              <w:rPr>
                <w:rFonts w:ascii="Times New Roman" w:hAnsi="Times New Roman" w:cs="Times New Roman"/>
                <w:sz w:val="20"/>
                <w:szCs w:val="20"/>
              </w:rPr>
              <w:t xml:space="preserve"> elementelor tehnice de bază</w:t>
            </w:r>
          </w:p>
          <w:p w:rsidR="009E72C4" w:rsidRPr="00DE50EB" w:rsidRDefault="009E72C4" w:rsidP="003A7113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9E72C4" w:rsidRPr="00520517" w:rsidRDefault="009E72C4" w:rsidP="003A7113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DE50EB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9E72C4" w:rsidRPr="00520517" w:rsidRDefault="009E72C4" w:rsidP="003A7113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9E72C4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9E72C4" w:rsidRPr="00520517" w:rsidRDefault="009E72C4" w:rsidP="003A7113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Pr="006A3371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Consolidarea</w:t>
            </w:r>
            <w:r w:rsidRPr="006A33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procedeelor tehnice de bază, specifice disciplinei sportive</w:t>
            </w:r>
          </w:p>
        </w:tc>
        <w:tc>
          <w:tcPr>
            <w:tcW w:w="3402" w:type="dxa"/>
          </w:tcPr>
          <w:p w:rsidR="009E72C4" w:rsidRPr="00520517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9E72C4" w:rsidRPr="006F209A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9E72C4" w:rsidRPr="006F209A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9E72C4" w:rsidRPr="006F209A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9E72C4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9E72C4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Exersarea fragmentată/ globală a mecanismelor de baz</w:t>
            </w:r>
            <w: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ă</w:t>
            </w:r>
          </w:p>
          <w:p w:rsidR="009E72C4" w:rsidRDefault="009E72C4" w:rsidP="00200588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9E72C4" w:rsidRPr="006F209A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  <w:lang w:val="it-IT"/>
              </w:rPr>
            </w:pPr>
            <w:r w:rsidRPr="006F209A">
              <w:rPr>
                <w:i w:val="0"/>
                <w:iCs w:val="0"/>
                <w:sz w:val="20"/>
                <w:szCs w:val="20"/>
                <w:lang w:val="it-IT"/>
              </w:rPr>
              <w:t>Adaptarea pozi</w:t>
            </w:r>
            <w:r w:rsidRPr="006F209A">
              <w:rPr>
                <w:rFonts w:ascii="Tahoma" w:hAnsi="Tahoma" w:cs="Tahoma"/>
                <w:i w:val="0"/>
                <w:iCs w:val="0"/>
                <w:sz w:val="20"/>
                <w:szCs w:val="20"/>
                <w:lang w:val="it-IT"/>
              </w:rPr>
              <w:t>ț</w:t>
            </w:r>
            <w:r w:rsidRPr="006F209A">
              <w:rPr>
                <w:i w:val="0"/>
                <w:iCs w:val="0"/>
                <w:sz w:val="20"/>
                <w:szCs w:val="20"/>
                <w:lang w:val="it-IT"/>
              </w:rPr>
              <w:t xml:space="preserve">iei la specificul sezonului indoor </w:t>
            </w:r>
          </w:p>
          <w:p w:rsidR="009E72C4" w:rsidRPr="006F209A" w:rsidRDefault="009E72C4" w:rsidP="003A7113">
            <w:pPr>
              <w:pStyle w:val="LasfarsitulPeparcursul"/>
              <w:rPr>
                <w:i w:val="0"/>
                <w:iCs w:val="0"/>
                <w:sz w:val="20"/>
                <w:szCs w:val="20"/>
                <w:lang w:val="it-IT"/>
              </w:rPr>
            </w:pPr>
          </w:p>
          <w:p w:rsidR="009E72C4" w:rsidRPr="006F209A" w:rsidRDefault="009E72C4" w:rsidP="003A7113">
            <w:pPr>
              <w:pStyle w:val="LasfarsitulPeparcursul"/>
              <w:rPr>
                <w:i w:val="0"/>
                <w:iCs w:val="0"/>
                <w:sz w:val="20"/>
                <w:szCs w:val="20"/>
                <w:lang w:val="it-IT"/>
              </w:rPr>
            </w:pPr>
          </w:p>
          <w:p w:rsidR="009E72C4" w:rsidRPr="006F209A" w:rsidRDefault="009E72C4" w:rsidP="003A7113">
            <w:pPr>
              <w:pStyle w:val="LasfarsitulPeparcursul"/>
              <w:rPr>
                <w:i w:val="0"/>
                <w:iCs w:val="0"/>
                <w:sz w:val="20"/>
                <w:szCs w:val="20"/>
                <w:lang w:val="it-IT"/>
              </w:rPr>
            </w:pPr>
          </w:p>
          <w:p w:rsidR="009E72C4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627402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Pregătire fizică </w:t>
            </w:r>
            <w: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generală</w:t>
            </w:r>
          </w:p>
          <w:p w:rsidR="009E72C4" w:rsidRDefault="009E72C4" w:rsidP="003A7113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9E72C4" w:rsidRDefault="009E72C4" w:rsidP="003A7113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9E72C4" w:rsidRPr="00627402" w:rsidRDefault="009E72C4" w:rsidP="003A7113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9E72C4" w:rsidRPr="00520517" w:rsidRDefault="009E72C4" w:rsidP="003A7113">
            <w:pPr>
              <w:pStyle w:val="LasfarsitulPeparcursul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poziţiei corecte a corpului pentru tragere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Priza pe crosă a arcului 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Poziţia degetelor pe coardă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Ridicarea arcului şi armarea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Armarea şi declanşarea 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Stabilizarea echilibrului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Exerciţii cu greutatea propriului corp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ii cu 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corzi elastice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pentru dezvoltarea musculaturii abdominale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min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9E72C4" w:rsidRPr="00520517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9E72C4" w:rsidRPr="00520517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9E72C4" w:rsidRPr="00520517" w:rsidRDefault="009E72C4" w:rsidP="00D045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9E72C4" w:rsidRPr="00520517" w:rsidRDefault="009E72C4" w:rsidP="00D045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avansa</w:t>
      </w:r>
      <w:r>
        <w:rPr>
          <w:rFonts w:ascii="Tahoma" w:hAnsi="Tahoma" w:cs="Tahoma"/>
          <w:i/>
          <w:iCs/>
          <w:sz w:val="20"/>
          <w:szCs w:val="20"/>
        </w:rPr>
        <w:t>ț</w:t>
      </w:r>
      <w:r>
        <w:rPr>
          <w:rFonts w:ascii="Times New Roman" w:hAnsi="Times New Roman" w:cs="Times New Roman"/>
          <w:i/>
          <w:iCs/>
          <w:sz w:val="20"/>
          <w:szCs w:val="20"/>
        </w:rPr>
        <w:t>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</w:t>
      </w:r>
      <w:r>
        <w:rPr>
          <w:rFonts w:ascii="Times New Roman" w:hAnsi="Times New Roman" w:cs="Times New Roman"/>
          <w:b/>
          <w:bCs/>
          <w:sz w:val="20"/>
          <w:szCs w:val="20"/>
        </w:rPr>
        <w:t>apa de pregătire: de bază indoor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MEZOCICLUL nr. 2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– pregătitoare I</w:t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28" type="#_x0000_t202" style="position:absolute;margin-left:-5.5pt;margin-top:36.8pt;width:493.95pt;height:71.2pt;z-index:251660288">
            <v:textbox style="mso-next-textbox:#_x0000_s1028;mso-fit-shape-to-text:t">
              <w:txbxContent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OBIECTIVE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INTERMEDIARE 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DE PERFORMAN</w:t>
                  </w:r>
                  <w:r w:rsidRPr="00B57FC8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Ț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Ă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consolidarea procedeelor de bază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dezvoltarea capacităţii motrice generale şi specifice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adaptarea </w:t>
                  </w:r>
                  <w:r>
                    <w:rPr>
                      <w:rFonts w:ascii="Tahoma" w:hAnsi="Tahoma" w:cs="Tahoma"/>
                    </w:rPr>
                    <w:t>ș</w:t>
                  </w:r>
                  <w:r>
                    <w:rPr>
                      <w:rFonts w:ascii="Times New Roman" w:hAnsi="Times New Roman" w:cs="Times New Roman"/>
                    </w:rPr>
                    <w:t>i consolidarea  poziţiei de tragere la distanţe scurte</w:t>
                  </w:r>
                </w:p>
                <w:p w:rsidR="009E72C4" w:rsidRPr="00D94BA9" w:rsidRDefault="009E72C4" w:rsidP="00D04546">
                  <w:pPr>
                    <w:shd w:val="clear" w:color="auto" w:fill="92CDDC"/>
                    <w:spacing w:after="0" w:line="240" w:lineRule="auto"/>
                  </w:pPr>
                  <w:r>
                    <w:t xml:space="preserve"> 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11.10 – 0</w:t>
      </w:r>
      <w:r w:rsidRPr="00520517">
        <w:rPr>
          <w:rFonts w:ascii="Times New Roman" w:hAnsi="Times New Roman" w:cs="Times New Roman"/>
          <w:sz w:val="20"/>
          <w:szCs w:val="20"/>
        </w:rPr>
        <w:t>7.11.10</w:t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29" type="#_x0000_t202" style="position:absolute;margin-left:495pt;margin-top:21.3pt;width:227.75pt;height:71.2pt;z-index:251661312">
            <v:textbox style="mso-next-textbox:#_x0000_s1029;mso-fit-shape-to-text:t">
              <w:txbxContent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</w:p>
                <w:p w:rsidR="009E72C4" w:rsidRPr="007C0F1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</w:t>
                  </w: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arc lamelă cu mâner,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10-14 lbs</w:t>
                  </w: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. (cl.I-II)</w:t>
                  </w:r>
                </w:p>
                <w:p w:rsidR="009E72C4" w:rsidRPr="007C0F1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arc crosă lemn sau plastic (max. 600g.), lame recurbate,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16-20 lbs</w:t>
                  </w: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. (cl. III-IV)</w:t>
                  </w:r>
                </w:p>
                <w:p w:rsidR="009E72C4" w:rsidRPr="00D05BB7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corzi elastice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, flexori palmari, gyro-twister</w:t>
                  </w:r>
                </w:p>
              </w:txbxContent>
            </v:textbox>
            <w10:wrap type="square"/>
          </v:shape>
        </w:pict>
      </w:r>
    </w:p>
    <w:p w:rsidR="009E72C4" w:rsidRPr="00520517" w:rsidRDefault="009E72C4" w:rsidP="00D04546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9E72C4" w:rsidRPr="00520517">
        <w:trPr>
          <w:trHeight w:val="252"/>
        </w:trPr>
        <w:tc>
          <w:tcPr>
            <w:tcW w:w="14410" w:type="dxa"/>
            <w:gridSpan w:val="4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9E72C4" w:rsidRPr="00520517">
        <w:trPr>
          <w:trHeight w:val="252"/>
        </w:trPr>
        <w:tc>
          <w:tcPr>
            <w:tcW w:w="5412" w:type="dxa"/>
            <w:gridSpan w:val="2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9E72C4" w:rsidRPr="00520517">
        <w:trPr>
          <w:trHeight w:val="264"/>
        </w:trPr>
        <w:tc>
          <w:tcPr>
            <w:tcW w:w="5412" w:type="dxa"/>
            <w:gridSpan w:val="2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9E72C4" w:rsidRPr="00520517">
        <w:trPr>
          <w:trHeight w:val="350"/>
        </w:trPr>
        <w:tc>
          <w:tcPr>
            <w:tcW w:w="1834" w:type="dxa"/>
            <w:vAlign w:val="center"/>
          </w:tcPr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9E72C4" w:rsidRPr="00363F1E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9E72C4" w:rsidRPr="00363F1E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363F1E">
              <w:rPr>
                <w:rFonts w:ascii="Tahoma" w:hAnsi="Tahoma" w:cs="Tahoma"/>
                <w:sz w:val="20"/>
                <w:szCs w:val="20"/>
              </w:rPr>
              <w:t>ș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9E72C4" w:rsidRPr="00363F1E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9E72C4" w:rsidRPr="00363F1E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9E72C4" w:rsidRPr="00363F1E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9E72C4" w:rsidRPr="00363F1E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363F1E">
              <w:rPr>
                <w:rFonts w:ascii="Tahoma" w:hAnsi="Tahoma" w:cs="Tahoma"/>
                <w:sz w:val="20"/>
                <w:szCs w:val="20"/>
              </w:rPr>
              <w:t>ș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9E72C4" w:rsidRPr="00363F1E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363F1E">
              <w:rPr>
                <w:rFonts w:ascii="Tahoma" w:hAnsi="Tahoma" w:cs="Tahoma"/>
                <w:sz w:val="20"/>
                <w:szCs w:val="20"/>
              </w:rPr>
              <w:t>ș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92CDDC"/>
          </w:tcPr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- dezvoltarea musculaturii centurii scapulare şi a flexorilor palmari 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întărirea ligamentelor la nivelul articulaţiei mâinii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creşterea capacităţii de efort în condiţii de apnee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dezvoltarea musculară generală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dezvoltarea capacităţii de bilateralitate (ambidextrie)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îmbunătăţirea echilibrului postural</w:t>
            </w:r>
          </w:p>
        </w:tc>
        <w:tc>
          <w:tcPr>
            <w:tcW w:w="4666" w:type="dxa"/>
            <w:shd w:val="clear" w:color="auto" w:fill="92CDDC"/>
          </w:tcPr>
          <w:p w:rsidR="009E72C4" w:rsidRPr="00332121" w:rsidRDefault="009E72C4" w:rsidP="003A7113">
            <w:pPr>
              <w:pStyle w:val="LasfarsitulPeparcursul"/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32121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1.1 Îmbunătăţirea deprinderilor motrice de bază/ utilitar-aplicative necesare practicării disciplinei sportive</w:t>
            </w:r>
          </w:p>
          <w:p w:rsidR="009E72C4" w:rsidRPr="00332121" w:rsidRDefault="009E72C4" w:rsidP="003A7113">
            <w:pPr>
              <w:pStyle w:val="LasfarsitulPeparcursul"/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32121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9E72C4" w:rsidRPr="00332121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21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Consolidarea</w:t>
            </w:r>
            <w:r w:rsidRPr="003321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procedeelor tehnice de bază, specifice disciplinei sportive</w:t>
            </w:r>
            <w:r w:rsidRPr="003321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E72C4" w:rsidRPr="00520517">
        <w:trPr>
          <w:trHeight w:val="542"/>
        </w:trPr>
        <w:tc>
          <w:tcPr>
            <w:tcW w:w="1834" w:type="dxa"/>
            <w:vAlign w:val="center"/>
          </w:tcPr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9E72C4" w:rsidRPr="00363F1E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9E72C4" w:rsidRPr="00363F1E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92CDDC"/>
          </w:tcPr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Consolidarea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procedeelor tehnice de bază, specifice tirului cu arcul 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Individual: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in abordarea tehnicii de tragere se va tine cont de particularitatile morfo-functionale ale fiecarui sportiv, cautandu-se pozitiile comode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executia se raporteaza la elemente tehnice la cerintele tehnicii de baza a categoriei, respectiv se va urmari: aliniere, echilibrarea corpului cu arcul si orientarea spre tinta</w:t>
            </w:r>
          </w:p>
        </w:tc>
        <w:tc>
          <w:tcPr>
            <w:tcW w:w="4666" w:type="dxa"/>
            <w:shd w:val="clear" w:color="auto" w:fill="92CDDC"/>
          </w:tcPr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Consolidarea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procedeelor tehnice de bază, specifice disciplinei sportive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individuale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elementare,  specifice disciplinei sportive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 Consolidarea procedeelor tehnice şi a acţiunilor tactice însuşite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72C4" w:rsidRPr="00520517">
        <w:trPr>
          <w:trHeight w:val="675"/>
        </w:trPr>
        <w:tc>
          <w:tcPr>
            <w:tcW w:w="1834" w:type="dxa"/>
            <w:vAlign w:val="center"/>
          </w:tcPr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9E72C4" w:rsidRPr="00520517" w:rsidRDefault="009E72C4" w:rsidP="003A711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4332" w:type="dxa"/>
            <w:shd w:val="clear" w:color="auto" w:fill="92CDDC"/>
          </w:tcPr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66" w:type="dxa"/>
            <w:shd w:val="clear" w:color="auto" w:fill="92CDDC"/>
          </w:tcPr>
          <w:p w:rsidR="009E72C4" w:rsidRPr="00520517" w:rsidRDefault="009E72C4" w:rsidP="003A71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E72C4" w:rsidRPr="00520517">
        <w:trPr>
          <w:trHeight w:val="436"/>
        </w:trPr>
        <w:tc>
          <w:tcPr>
            <w:tcW w:w="1834" w:type="dxa"/>
            <w:vAlign w:val="center"/>
          </w:tcPr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9E72C4" w:rsidRPr="00363F1E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92CDDC"/>
          </w:tcPr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cultivarea increderii de sine si a dorintei de a invinge</w:t>
            </w:r>
          </w:p>
        </w:tc>
        <w:tc>
          <w:tcPr>
            <w:tcW w:w="4666" w:type="dxa"/>
            <w:shd w:val="clear" w:color="auto" w:fill="92CDDC"/>
          </w:tcPr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 Manifestarea interesului pentru practicarea sportului de performanţă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4.2. Cultivarea dorinţei de afirmare în disciplina sportivă practicată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72C4" w:rsidRPr="00520517">
        <w:trPr>
          <w:trHeight w:val="1113"/>
        </w:trPr>
        <w:tc>
          <w:tcPr>
            <w:tcW w:w="1834" w:type="dxa"/>
            <w:vAlign w:val="center"/>
          </w:tcPr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9E72C4" w:rsidRPr="00363F1E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9E72C4" w:rsidRPr="00363F1E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9E72C4" w:rsidRPr="00363F1E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9E72C4" w:rsidRPr="00363F1E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9E72C4" w:rsidRPr="00363F1E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92CDDC"/>
          </w:tcPr>
          <w:p w:rsidR="009E72C4" w:rsidRDefault="009E72C4" w:rsidP="003A7113">
            <w:pPr>
              <w:pStyle w:val="Header"/>
              <w:keepNext/>
              <w:keepLines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Însuşirea şi aplicarea mijloacelor şi procedeelor metodice în vederea valorificării potenţialului bio-motric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tehnico-tactic </w:t>
            </w:r>
          </w:p>
          <w:p w:rsidR="009E72C4" w:rsidRPr="00520517" w:rsidRDefault="009E72C4" w:rsidP="003A7113">
            <w:pPr>
              <w:pStyle w:val="Header"/>
              <w:keepNext/>
              <w:keepLines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invatarea regulamentului simplificat de tragere, de comportament in poligon, a actiunilor permise si a celor strict interzise</w:t>
            </w:r>
          </w:p>
          <w:p w:rsidR="009E72C4" w:rsidRPr="00520517" w:rsidRDefault="009E72C4" w:rsidP="003A7113">
            <w:pPr>
              <w:pStyle w:val="Header"/>
              <w:keepNext/>
              <w:keepLines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invatarea partilor componente ale arcului si functiile lor</w:t>
            </w:r>
          </w:p>
        </w:tc>
        <w:tc>
          <w:tcPr>
            <w:tcW w:w="4666" w:type="dxa"/>
            <w:shd w:val="clear" w:color="auto" w:fill="92CDDC"/>
          </w:tcPr>
          <w:p w:rsidR="009E72C4" w:rsidRPr="00363F1E" w:rsidRDefault="009E72C4" w:rsidP="003A7113">
            <w:pPr>
              <w:numPr>
                <w:ilvl w:val="1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9E72C4" w:rsidRPr="00363F1E" w:rsidRDefault="009E72C4" w:rsidP="003A7113">
            <w:pPr>
              <w:numPr>
                <w:ilvl w:val="1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9E72C4" w:rsidRPr="00363F1E" w:rsidRDefault="009E72C4" w:rsidP="003A7113">
            <w:pPr>
              <w:numPr>
                <w:ilvl w:val="1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</w:tbl>
    <w:p w:rsidR="009E72C4" w:rsidRDefault="009E72C4" w:rsidP="00D04546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07"/>
        <w:gridCol w:w="3402"/>
        <w:gridCol w:w="3402"/>
        <w:gridCol w:w="1536"/>
      </w:tblGrid>
      <w:tr w:rsidR="009E72C4" w:rsidRPr="00520517">
        <w:trPr>
          <w:trHeight w:val="250"/>
        </w:trPr>
        <w:tc>
          <w:tcPr>
            <w:tcW w:w="14541" w:type="dxa"/>
            <w:gridSpan w:val="7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(16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9E72C4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536" w:type="dxa"/>
            <w:tcBorders>
              <w:lef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9E72C4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9E72C4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DB0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1-5-9-13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C8457F" w:rsidRDefault="009E72C4" w:rsidP="003A7113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Norme de protecţie şi securitate a activităţii sportive</w:t>
            </w:r>
          </w:p>
          <w:p w:rsidR="009E72C4" w:rsidRPr="00C8457F" w:rsidRDefault="009E72C4" w:rsidP="003A7113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9E72C4" w:rsidRPr="00C8457F" w:rsidRDefault="009E72C4" w:rsidP="003A7113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capacităţii  de efort  specifice tirului cu arcul</w:t>
            </w: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9E72C4" w:rsidRPr="00C8457F" w:rsidRDefault="009E72C4" w:rsidP="003A7113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C8457F"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9E72C4" w:rsidRPr="006A3371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6A3371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Creşterea indicilor de manifestare a calităţilor motrice de bază şi a celor specifice, potrivit vârstei şi a sexului</w:t>
            </w:r>
          </w:p>
          <w:p w:rsidR="009E72C4" w:rsidRPr="00520517" w:rsidRDefault="009E72C4" w:rsidP="003A7113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9E72C4" w:rsidRPr="00C8457F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6F209A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  <w:r w:rsidRPr="006F209A">
              <w:rPr>
                <w:i w:val="0"/>
                <w:iCs w:val="0"/>
                <w:sz w:val="20"/>
                <w:szCs w:val="20"/>
                <w:lang w:val="pt-BR"/>
              </w:rPr>
              <w:t xml:space="preserve"> </w:t>
            </w:r>
          </w:p>
          <w:p w:rsidR="009E72C4" w:rsidRDefault="009E72C4" w:rsidP="003A7113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Default="009E72C4" w:rsidP="003A7113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Default="009E72C4" w:rsidP="003A7113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Pr="00C8457F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9E72C4" w:rsidRDefault="009E72C4" w:rsidP="003A7113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Pr="00627402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calităţilor motrice de bază</w:t>
            </w:r>
          </w:p>
          <w:p w:rsidR="009E72C4" w:rsidRPr="00520517" w:rsidRDefault="009E72C4" w:rsidP="003A7113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Pr="00C8457F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  <w:t>Exersarea mijloacelor specifice fiecărei calităţi motrice</w:t>
            </w:r>
          </w:p>
          <w:p w:rsidR="009E72C4" w:rsidRPr="00520517" w:rsidRDefault="009E72C4" w:rsidP="003A7113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Pr="006F209A" w:rsidRDefault="009E72C4" w:rsidP="003A7113">
            <w:pPr>
              <w:pStyle w:val="LasfarsitulPeparcursul"/>
              <w:ind w:left="360"/>
              <w:rPr>
                <w:sz w:val="20"/>
                <w:szCs w:val="20"/>
                <w:lang w:val="it-IT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Exerciţii cu greutatea propriului corp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ii cu 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corzi elastice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pentru dezvoltarea musculaturii abdominale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motricităţii generale prin jocuri de mişcare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min.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9E72C4" w:rsidRPr="00520517">
        <w:trPr>
          <w:trHeight w:val="3565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DB0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L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2-6-10-14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procedeelor tehnice de bază</w:t>
            </w:r>
          </w:p>
          <w:p w:rsidR="009E72C4" w:rsidRPr="00520517" w:rsidRDefault="009E72C4" w:rsidP="003A7113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9E72C4" w:rsidRPr="006A3371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6A3371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9E72C4" w:rsidRPr="006A3371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Consolidarea</w:t>
            </w:r>
            <w:r w:rsidRPr="006A33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procedeelor tehnice de bază, specifice disciplinei sportive</w:t>
            </w:r>
          </w:p>
        </w:tc>
        <w:tc>
          <w:tcPr>
            <w:tcW w:w="3402" w:type="dxa"/>
          </w:tcPr>
          <w:p w:rsidR="009E72C4" w:rsidRPr="00337D79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  <w:t>Prelucrarea normelor de protecţie ş</w:t>
            </w:r>
            <w:r>
              <w:rPr>
                <w:i w:val="0"/>
                <w:iCs w:val="0"/>
                <w:sz w:val="20"/>
                <w:szCs w:val="20"/>
                <w:lang w:val="ro-RO"/>
              </w:rPr>
              <w:t>i comportament în timpul antrena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  <w:t xml:space="preserve">mentelor, a  noţiunilor de igienă sportivă </w:t>
            </w:r>
          </w:p>
          <w:p w:rsidR="009E72C4" w:rsidRPr="00520517" w:rsidRDefault="009E72C4" w:rsidP="003A7113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9E72C4" w:rsidRPr="00C8457F" w:rsidRDefault="009E72C4" w:rsidP="003A7113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9E72C4" w:rsidRPr="00C8457F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9E72C4" w:rsidRDefault="009E72C4" w:rsidP="003A7113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Pr="006F209A" w:rsidRDefault="009E72C4" w:rsidP="00DB0705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  <w:lang w:val="it-IT"/>
              </w:rPr>
            </w:pPr>
            <w:r w:rsidRPr="006F209A">
              <w:rPr>
                <w:i w:val="0"/>
                <w:iCs w:val="0"/>
                <w:sz w:val="20"/>
                <w:szCs w:val="20"/>
                <w:lang w:val="it-IT"/>
              </w:rPr>
              <w:t>Adaptarea pozi</w:t>
            </w:r>
            <w:r w:rsidRPr="006F209A">
              <w:rPr>
                <w:rFonts w:ascii="Tahoma" w:hAnsi="Tahoma" w:cs="Tahoma"/>
                <w:i w:val="0"/>
                <w:iCs w:val="0"/>
                <w:sz w:val="20"/>
                <w:szCs w:val="20"/>
                <w:lang w:val="it-IT"/>
              </w:rPr>
              <w:t>ț</w:t>
            </w:r>
            <w:r w:rsidRPr="006F209A">
              <w:rPr>
                <w:i w:val="0"/>
                <w:iCs w:val="0"/>
                <w:sz w:val="20"/>
                <w:szCs w:val="20"/>
                <w:lang w:val="it-IT"/>
              </w:rPr>
              <w:t xml:space="preserve">iei la specificul sezonului indoor </w:t>
            </w:r>
          </w:p>
          <w:p w:rsidR="009E72C4" w:rsidRDefault="009E72C4" w:rsidP="003A7113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Default="009E72C4" w:rsidP="003A7113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Pr="00520517" w:rsidRDefault="009E72C4" w:rsidP="003A7113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Pr="00DE50EB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  <w:t>Exersarea mijloacelor specifice fiecărei calităţi motrice</w:t>
            </w:r>
          </w:p>
          <w:p w:rsidR="009E72C4" w:rsidRPr="00520517" w:rsidRDefault="009E72C4" w:rsidP="003A7113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Pr="00520517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Pregătire fizică generală</w:t>
            </w:r>
          </w:p>
          <w:p w:rsidR="009E72C4" w:rsidRPr="00520517" w:rsidRDefault="009E72C4" w:rsidP="003A7113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poziţiei corecte a corpului pentru tragere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Priza pe crosă a arcului 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Poziţia degetelor pe coardă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Ridicarea arcului şi armarea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Fix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area şi declanşarea 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Stabilizarea echilibrului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ezvoltarea motricităţii generale prin jocuri de mişcare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pentru dezvoltarea musculaturii picioarelor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sărituri ca mingea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sărituri cu coarda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genoflexiuni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cu propriul corp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Variante de mers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min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min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DE50EB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E72C4" w:rsidRPr="00520517">
        <w:trPr>
          <w:trHeight w:val="987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3-7-11-15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DE50EB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</w:t>
            </w:r>
            <w:r w:rsidRPr="00DE50EB">
              <w:rPr>
                <w:rFonts w:ascii="Times New Roman" w:hAnsi="Times New Roman" w:cs="Times New Roman"/>
                <w:sz w:val="20"/>
                <w:szCs w:val="20"/>
              </w:rPr>
              <w:t xml:space="preserve"> elementelor tehnice de bază</w:t>
            </w:r>
          </w:p>
          <w:p w:rsidR="009E72C4" w:rsidRPr="00DE50EB" w:rsidRDefault="009E72C4" w:rsidP="003A7113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9E72C4" w:rsidRPr="00520517" w:rsidRDefault="009E72C4" w:rsidP="003A7113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DE50EB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9E72C4" w:rsidRPr="00520517" w:rsidRDefault="009E72C4" w:rsidP="003A7113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9E72C4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9E72C4" w:rsidRPr="00520517" w:rsidRDefault="009E72C4" w:rsidP="003A7113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Pr="006A3371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Consolidarea</w:t>
            </w:r>
            <w:r w:rsidRPr="006A33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procedeelor tehnice de bază, specifice disciplinei sportive</w:t>
            </w:r>
          </w:p>
        </w:tc>
        <w:tc>
          <w:tcPr>
            <w:tcW w:w="3402" w:type="dxa"/>
          </w:tcPr>
          <w:p w:rsidR="009E72C4" w:rsidRPr="00520517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9E72C4" w:rsidRPr="006F209A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9E72C4" w:rsidRPr="006F209A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9E72C4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9E72C4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9E72C4" w:rsidRDefault="009E72C4" w:rsidP="00DB0705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9E72C4" w:rsidRPr="006F209A" w:rsidRDefault="009E72C4" w:rsidP="00DB0705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  <w:lang w:val="it-IT"/>
              </w:rPr>
            </w:pPr>
            <w:r w:rsidRPr="006F209A">
              <w:rPr>
                <w:i w:val="0"/>
                <w:iCs w:val="0"/>
                <w:sz w:val="20"/>
                <w:szCs w:val="20"/>
                <w:lang w:val="it-IT"/>
              </w:rPr>
              <w:t>Adaptarea pozi</w:t>
            </w:r>
            <w:r w:rsidRPr="006F209A">
              <w:rPr>
                <w:rFonts w:ascii="Tahoma" w:hAnsi="Tahoma" w:cs="Tahoma"/>
                <w:i w:val="0"/>
                <w:iCs w:val="0"/>
                <w:sz w:val="20"/>
                <w:szCs w:val="20"/>
                <w:lang w:val="it-IT"/>
              </w:rPr>
              <w:t>ț</w:t>
            </w:r>
            <w:r w:rsidRPr="006F209A">
              <w:rPr>
                <w:i w:val="0"/>
                <w:iCs w:val="0"/>
                <w:sz w:val="20"/>
                <w:szCs w:val="20"/>
                <w:lang w:val="it-IT"/>
              </w:rPr>
              <w:t xml:space="preserve">iei la specificul sezonului indoor </w:t>
            </w:r>
          </w:p>
          <w:p w:rsidR="009E72C4" w:rsidRPr="006F209A" w:rsidRDefault="009E72C4" w:rsidP="00DB070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it-IT"/>
              </w:rPr>
            </w:pPr>
          </w:p>
          <w:p w:rsidR="009E72C4" w:rsidRPr="006F209A" w:rsidRDefault="009E72C4" w:rsidP="003A7113">
            <w:pPr>
              <w:pStyle w:val="LasfarsitulPeparcursul"/>
              <w:rPr>
                <w:i w:val="0"/>
                <w:iCs w:val="0"/>
                <w:sz w:val="20"/>
                <w:szCs w:val="20"/>
                <w:lang w:val="it-IT"/>
              </w:rPr>
            </w:pPr>
          </w:p>
          <w:p w:rsidR="009E72C4" w:rsidRPr="006F209A" w:rsidRDefault="009E72C4" w:rsidP="003A7113">
            <w:pPr>
              <w:pStyle w:val="LasfarsitulPeparcursul"/>
              <w:rPr>
                <w:i w:val="0"/>
                <w:iCs w:val="0"/>
                <w:sz w:val="20"/>
                <w:szCs w:val="20"/>
                <w:lang w:val="it-IT"/>
              </w:rPr>
            </w:pPr>
          </w:p>
          <w:p w:rsidR="009E72C4" w:rsidRPr="006F209A" w:rsidRDefault="009E72C4" w:rsidP="003A7113">
            <w:pPr>
              <w:pStyle w:val="LasfarsitulPeparcursul"/>
              <w:rPr>
                <w:i w:val="0"/>
                <w:iCs w:val="0"/>
                <w:sz w:val="20"/>
                <w:szCs w:val="20"/>
                <w:lang w:val="it-IT"/>
              </w:rPr>
            </w:pPr>
          </w:p>
          <w:p w:rsidR="009E72C4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627402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Pregătire fizică </w:t>
            </w:r>
            <w: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generală</w:t>
            </w:r>
          </w:p>
          <w:p w:rsidR="009E72C4" w:rsidRDefault="009E72C4" w:rsidP="003A7113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9E72C4" w:rsidRDefault="009E72C4" w:rsidP="003A7113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9E72C4" w:rsidRPr="00627402" w:rsidRDefault="009E72C4" w:rsidP="003A7113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9E72C4" w:rsidRPr="00520517" w:rsidRDefault="009E72C4" w:rsidP="003A7113">
            <w:pPr>
              <w:pStyle w:val="LasfarsitulPeparcursul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poziţiei corecte a corpului pentru tragere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Priza pe crosă a arcului 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Poziţia degetelor pe coardă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Ridicarea arcului şi armarea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Fix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area şi declanşarea 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Stabilizarea echilibrului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Exerciţii cu greutatea propriului corp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ii cu 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corzi elastice</w:t>
            </w:r>
          </w:p>
          <w:p w:rsidR="009E72C4" w:rsidRPr="00520517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pentru dezvoltarea musculaturii abdominale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min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E72C4" w:rsidRPr="00520517">
        <w:trPr>
          <w:trHeight w:val="987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Default="009E72C4" w:rsidP="00DB0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4-8-12-16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DE50EB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</w:t>
            </w:r>
            <w:r w:rsidRPr="00DE50EB">
              <w:rPr>
                <w:rFonts w:ascii="Times New Roman" w:hAnsi="Times New Roman" w:cs="Times New Roman"/>
                <w:sz w:val="20"/>
                <w:szCs w:val="20"/>
              </w:rPr>
              <w:t xml:space="preserve"> elementelor tehnice de bază</w:t>
            </w:r>
          </w:p>
          <w:p w:rsidR="009E72C4" w:rsidRDefault="009E72C4" w:rsidP="003A7113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9E72C4" w:rsidRDefault="009E72C4" w:rsidP="003A7113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363F1E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9E72C4" w:rsidRPr="00DE50EB" w:rsidRDefault="009E72C4" w:rsidP="003A7113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DE50EB" w:rsidRDefault="009E72C4" w:rsidP="003A7113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9E72C4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9E72C4" w:rsidRPr="00627402" w:rsidRDefault="009E72C4" w:rsidP="003A7113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Consolidarea</w:t>
            </w:r>
            <w:r w:rsidRPr="006A3371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procedeelor tehnice de bază, specifice disciplinei sportive</w:t>
            </w:r>
          </w:p>
        </w:tc>
        <w:tc>
          <w:tcPr>
            <w:tcW w:w="3402" w:type="dxa"/>
          </w:tcPr>
          <w:p w:rsidR="009E72C4" w:rsidRPr="00520517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9E72C4" w:rsidRPr="006F209A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9E72C4" w:rsidRPr="006F209A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9E72C4" w:rsidRPr="006F209A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9E72C4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mobilităţii articulare</w:t>
            </w:r>
          </w:p>
          <w:p w:rsidR="009E72C4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9E72C4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9E72C4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9E72C4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9E72C4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9E72C4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9E72C4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9E72C4" w:rsidRPr="006F209A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</w:pPr>
            <w:r w:rsidRPr="006F209A"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  <w:t>Dezvoltarea motricităţii generale prin jocuri de mişcare</w:t>
            </w:r>
          </w:p>
          <w:p w:rsidR="009E72C4" w:rsidRPr="006F209A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it-IT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poziţiei corecte a corpului pentru tragere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Priza pe crosă a arcului 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Poziţia degetelor pe coardă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Ridicarea arcului şi armarea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Fix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area şi declanşarea 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Stabilizarea echilibrului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ezvoltarea motricităţii generale prin jocuri de mişcare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min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min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</w:tbl>
    <w:p w:rsidR="009E72C4" w:rsidRDefault="009E72C4" w:rsidP="00D04546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9E72C4" w:rsidRDefault="009E72C4" w:rsidP="00D04546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9E72C4" w:rsidRPr="00520517" w:rsidRDefault="009E72C4" w:rsidP="00D04546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9E72C4" w:rsidRPr="00520517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9E72C4" w:rsidRPr="00520517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9E72C4" w:rsidRPr="00520517" w:rsidRDefault="009E72C4" w:rsidP="00D045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9E72C4" w:rsidRPr="00520517" w:rsidRDefault="009E72C4" w:rsidP="00D045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avansa</w:t>
      </w:r>
      <w:r>
        <w:rPr>
          <w:rFonts w:ascii="Tahoma" w:hAnsi="Tahoma" w:cs="Tahoma"/>
          <w:i/>
          <w:iCs/>
          <w:sz w:val="20"/>
          <w:szCs w:val="20"/>
        </w:rPr>
        <w:t>ț</w:t>
      </w:r>
      <w:r>
        <w:rPr>
          <w:rFonts w:ascii="Times New Roman" w:hAnsi="Times New Roman" w:cs="Times New Roman"/>
          <w:i/>
          <w:iCs/>
          <w:sz w:val="20"/>
          <w:szCs w:val="20"/>
        </w:rPr>
        <w:t>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Etapa de pregătire: pregătitoare 2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MEZOCICLUL nr. 3</w:t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0" type="#_x0000_t202" style="position:absolute;margin-left:-5.5pt;margin-top:36.8pt;width:493.95pt;height:71.2pt;z-index:251662336">
            <v:textbox style="mso-next-textbox:#_x0000_s1030;mso-fit-shape-to-text:t">
              <w:txbxContent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OBIECTIVE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INTERMEDIARE 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DE PERFORMAN</w:t>
                  </w:r>
                  <w:r w:rsidRPr="00B57FC8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Ț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Ă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consolidarea procedeelor de bază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dezvoltarea capacităţii motrice generale şi specifice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consolidarea poziţiei de tragere la distanţe scurte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învăţarea regulamentului de tragere în competiţiile indoor</w:t>
                  </w:r>
                </w:p>
                <w:p w:rsidR="009E72C4" w:rsidRPr="00D94BA9" w:rsidRDefault="009E72C4" w:rsidP="00D04546">
                  <w:pPr>
                    <w:shd w:val="clear" w:color="auto" w:fill="92CDDC"/>
                    <w:spacing w:after="0" w:line="240" w:lineRule="auto"/>
                  </w:pPr>
                  <w:r>
                    <w:rPr>
                      <w:rFonts w:ascii="Times New Roman" w:hAnsi="Times New Roman" w:cs="Times New Roman"/>
                    </w:rPr>
                    <w:t>- învăţarea regulilor de comportare în antrenament şi concurs</w:t>
                  </w:r>
                  <w:r>
                    <w:t xml:space="preserve"> 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 w:rsidRPr="00520517">
        <w:rPr>
          <w:rFonts w:ascii="Times New Roman" w:hAnsi="Times New Roman" w:cs="Times New Roman"/>
          <w:sz w:val="20"/>
          <w:szCs w:val="20"/>
        </w:rPr>
        <w:t>8.11 – 05.12.10</w:t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1" type="#_x0000_t202" style="position:absolute;margin-left:495pt;margin-top:21.3pt;width:227.75pt;height:71.2pt;z-index:251663360">
            <v:textbox style="mso-next-textbox:#_x0000_s1031;mso-fit-shape-to-text:t">
              <w:txbxContent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9E72C4" w:rsidRPr="007C0F1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</w:t>
                  </w: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arc lamelă cu mâner,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10-14 lbs</w:t>
                  </w: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. (cl.I-II)</w:t>
                  </w:r>
                </w:p>
                <w:p w:rsidR="009E72C4" w:rsidRPr="007C0F1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arc crosă lemn sau plastic (max. 600g.), lame recurbate,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16-20 lbs</w:t>
                  </w: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. (cl. III-IV)</w:t>
                  </w:r>
                </w:p>
                <w:p w:rsidR="009E72C4" w:rsidRPr="00D05BB7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corzi elastice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, flexori palmari, gyro-twister</w:t>
                  </w:r>
                </w:p>
              </w:txbxContent>
            </v:textbox>
            <w10:wrap type="square"/>
          </v:shape>
        </w:pict>
      </w:r>
    </w:p>
    <w:p w:rsidR="009E72C4" w:rsidRDefault="009E72C4" w:rsidP="00D04546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9E72C4" w:rsidRPr="00520517" w:rsidRDefault="009E72C4" w:rsidP="00D04546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9E72C4" w:rsidRPr="00520517">
        <w:trPr>
          <w:trHeight w:val="252"/>
        </w:trPr>
        <w:tc>
          <w:tcPr>
            <w:tcW w:w="14410" w:type="dxa"/>
            <w:gridSpan w:val="4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9E72C4" w:rsidRPr="00520517">
        <w:trPr>
          <w:trHeight w:val="252"/>
        </w:trPr>
        <w:tc>
          <w:tcPr>
            <w:tcW w:w="5412" w:type="dxa"/>
            <w:gridSpan w:val="2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9E72C4" w:rsidRPr="00520517">
        <w:trPr>
          <w:trHeight w:val="264"/>
        </w:trPr>
        <w:tc>
          <w:tcPr>
            <w:tcW w:w="5412" w:type="dxa"/>
            <w:gridSpan w:val="2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9E72C4" w:rsidRPr="00985370">
        <w:trPr>
          <w:trHeight w:val="350"/>
        </w:trPr>
        <w:tc>
          <w:tcPr>
            <w:tcW w:w="1834" w:type="dxa"/>
            <w:vAlign w:val="center"/>
          </w:tcPr>
          <w:p w:rsidR="009E72C4" w:rsidRPr="00985370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985370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985370">
              <w:rPr>
                <w:rFonts w:ascii="Tahoma" w:hAnsi="Tahoma" w:cs="Tahoma"/>
                <w:sz w:val="20"/>
                <w:szCs w:val="20"/>
              </w:rPr>
              <w:t>ș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985370">
              <w:rPr>
                <w:rFonts w:ascii="Tahoma" w:hAnsi="Tahoma" w:cs="Tahoma"/>
                <w:sz w:val="20"/>
                <w:szCs w:val="20"/>
              </w:rPr>
              <w:t>ș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985370">
              <w:rPr>
                <w:rFonts w:ascii="Tahoma" w:hAnsi="Tahoma" w:cs="Tahoma"/>
                <w:sz w:val="20"/>
                <w:szCs w:val="20"/>
              </w:rPr>
              <w:t>ș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92CDDC"/>
          </w:tcPr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ezvoltarea capacităţii de bilateralitate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ambidextrie)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92CDDC"/>
          </w:tcPr>
          <w:p w:rsidR="009E72C4" w:rsidRPr="00985370" w:rsidRDefault="009E72C4" w:rsidP="003A7113">
            <w:pPr>
              <w:pStyle w:val="LasfarsitulPeparcursul"/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</w:pPr>
            <w:r w:rsidRPr="00985370"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  <w:t>1.1 Îmbunătăţirea deprinderilor motrice de bază/ utilitar-aplicative necesare practicării disciplinei sportive</w:t>
            </w:r>
          </w:p>
          <w:p w:rsidR="009E72C4" w:rsidRPr="00985370" w:rsidRDefault="009E72C4" w:rsidP="003A7113">
            <w:pPr>
              <w:pStyle w:val="LasfarsitulPeparcursul"/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</w:pPr>
            <w:r w:rsidRPr="00985370"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9E72C4" w:rsidRPr="00985370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2.1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Consolidarea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 procedeelor tehnice de bază, specifice disciplinei sportive </w:t>
            </w:r>
          </w:p>
        </w:tc>
      </w:tr>
      <w:tr w:rsidR="009E72C4" w:rsidRPr="00985370">
        <w:trPr>
          <w:trHeight w:val="542"/>
        </w:trPr>
        <w:tc>
          <w:tcPr>
            <w:tcW w:w="1834" w:type="dxa"/>
            <w:vAlign w:val="center"/>
          </w:tcPr>
          <w:p w:rsidR="009E72C4" w:rsidRPr="00985370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985370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92CDDC"/>
          </w:tcPr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procedeelor tehnice de bază, specifice tirului cu arcul şi aplicarea lor cu  eficienţă  în competiţiile sportive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asezarea picioarelor, repartizarea egala a greutatii pe ambele picioare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armarea: cu bratele pe orizontala, cotul mainii de coarda in aliniere cu sageata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fixarea: pe reperele anatomice – coarda pe varful nasului, mijlocul barbiei, degetul aratator lipit sub barbie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declansarea: eliberarea simultana a celor trei degete de coarda, in prelungirea sagetii, cu pozitie finala lipita pe baza gatului</w:t>
            </w:r>
          </w:p>
          <w:p w:rsidR="009E72C4" w:rsidRPr="00985370" w:rsidRDefault="009E72C4" w:rsidP="003A7113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 abordarea tehnicii de tragere se va tine cont de particularitatile morfo-functionale ale fiecarui sportiv, cautandu-se pozitiile comode</w:t>
            </w:r>
          </w:p>
          <w:p w:rsidR="009E72C4" w:rsidRPr="00985370" w:rsidRDefault="009E72C4" w:rsidP="003A7113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92CDDC"/>
          </w:tcPr>
          <w:p w:rsidR="009E72C4" w:rsidRPr="00985370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2.1.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Consolidarea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 procedeelor tehnice de bază, specifice disciplinei sportive</w:t>
            </w:r>
          </w:p>
          <w:p w:rsidR="009E72C4" w:rsidRPr="00985370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disciplinei sportive</w:t>
            </w:r>
          </w:p>
          <w:p w:rsidR="009E72C4" w:rsidRPr="00985370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2.3. Consolidarea procedeelor tehnice şi a acţiunilor tactice însuşite</w:t>
            </w:r>
          </w:p>
          <w:p w:rsidR="009E72C4" w:rsidRPr="00985370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985370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- executia se raporteaza la elemente tehnice la cerintele tehnicii de baza a categoriei, respectiv se va urmari: aliniere, echilibrarea corpului cu arcul si orientarea spre tinta</w:t>
            </w:r>
          </w:p>
        </w:tc>
      </w:tr>
      <w:tr w:rsidR="009E72C4" w:rsidRPr="00985370">
        <w:trPr>
          <w:trHeight w:val="391"/>
        </w:trPr>
        <w:tc>
          <w:tcPr>
            <w:tcW w:w="1834" w:type="dxa"/>
            <w:vAlign w:val="center"/>
          </w:tcPr>
          <w:p w:rsidR="009E72C4" w:rsidRPr="00985370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985370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9E72C4" w:rsidRPr="00985370" w:rsidRDefault="009E72C4" w:rsidP="003A711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32" w:type="dxa"/>
            <w:shd w:val="clear" w:color="auto" w:fill="92CDDC"/>
          </w:tcPr>
          <w:p w:rsidR="009E72C4" w:rsidRPr="00985370" w:rsidRDefault="009E72C4" w:rsidP="003A7113">
            <w:pPr>
              <w:pStyle w:val="ListParagraph"/>
              <w:spacing w:after="0" w:line="24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66" w:type="dxa"/>
            <w:shd w:val="clear" w:color="auto" w:fill="92CDDC"/>
          </w:tcPr>
          <w:p w:rsidR="009E72C4" w:rsidRPr="00985370" w:rsidRDefault="009E72C4" w:rsidP="003A711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E72C4" w:rsidRPr="00985370">
        <w:trPr>
          <w:trHeight w:val="436"/>
        </w:trPr>
        <w:tc>
          <w:tcPr>
            <w:tcW w:w="1834" w:type="dxa"/>
            <w:vAlign w:val="center"/>
          </w:tcPr>
          <w:p w:rsidR="009E72C4" w:rsidRPr="00985370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985370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92CDDC"/>
          </w:tcPr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cresterea capacitatii de concentrare a atentiei si distingerea elementelor cu randament mare 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cultivarea increderii de sine si a dorintei de a invinge</w:t>
            </w:r>
          </w:p>
        </w:tc>
        <w:tc>
          <w:tcPr>
            <w:tcW w:w="4666" w:type="dxa"/>
            <w:shd w:val="clear" w:color="auto" w:fill="92CDDC"/>
          </w:tcPr>
          <w:p w:rsidR="009E72C4" w:rsidRPr="00985370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</w:t>
            </w:r>
          </w:p>
          <w:p w:rsidR="009E72C4" w:rsidRPr="00985370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4.1. Manifestarea interesului pentru practicarea sportului de performanţă</w:t>
            </w:r>
          </w:p>
          <w:p w:rsidR="009E72C4" w:rsidRPr="00985370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4.2. Cultivarea dorinţei de afirmare în disciplina sportivă practicată</w:t>
            </w:r>
          </w:p>
          <w:p w:rsidR="009E72C4" w:rsidRPr="00985370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985370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72C4" w:rsidRPr="00985370">
        <w:trPr>
          <w:trHeight w:val="1113"/>
        </w:trPr>
        <w:tc>
          <w:tcPr>
            <w:tcW w:w="1834" w:type="dxa"/>
            <w:vAlign w:val="center"/>
          </w:tcPr>
          <w:p w:rsidR="009E72C4" w:rsidRPr="00985370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985370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9E72C4" w:rsidRPr="00985370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92CDDC"/>
          </w:tcPr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Însuşirea şi aplicarea mijloacelor şi procedeelor metodice în vederea valorificării potenţialului bio-motric</w:t>
            </w:r>
            <w:r w:rsidRPr="005E654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 tehnico-tactic şi psihic 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invatarea regulamentului simplificat de tragere, de comportament in poligon, a actiunilor permise si a celor strict interzise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invatarea partilor componente ale arcului si functiile lor</w:t>
            </w:r>
          </w:p>
        </w:tc>
        <w:tc>
          <w:tcPr>
            <w:tcW w:w="4666" w:type="dxa"/>
            <w:shd w:val="clear" w:color="auto" w:fill="92CDDC"/>
          </w:tcPr>
          <w:p w:rsidR="009E72C4" w:rsidRPr="00363F1E" w:rsidRDefault="009E72C4" w:rsidP="003A7113">
            <w:pPr>
              <w:numPr>
                <w:ilvl w:val="1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9E72C4" w:rsidRPr="00363F1E" w:rsidRDefault="009E72C4" w:rsidP="003A7113">
            <w:pPr>
              <w:numPr>
                <w:ilvl w:val="1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9E72C4" w:rsidRPr="00363F1E" w:rsidRDefault="009E72C4" w:rsidP="003A7113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</w:tbl>
    <w:p w:rsidR="009E72C4" w:rsidRDefault="009E72C4" w:rsidP="00D04546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9E72C4" w:rsidRPr="00985370" w:rsidRDefault="009E72C4" w:rsidP="00D04546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07"/>
        <w:gridCol w:w="3402"/>
        <w:gridCol w:w="3224"/>
        <w:gridCol w:w="1714"/>
      </w:tblGrid>
      <w:tr w:rsidR="009E72C4" w:rsidRPr="00520517">
        <w:trPr>
          <w:trHeight w:val="250"/>
        </w:trPr>
        <w:tc>
          <w:tcPr>
            <w:tcW w:w="14541" w:type="dxa"/>
            <w:gridSpan w:val="7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(16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9E72C4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9E72C4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9E72C4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DB0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L1-5-9-13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 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9E72C4" w:rsidRDefault="009E72C4" w:rsidP="003A7113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985370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9E72C4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Pr="00363F1E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9E72C4" w:rsidRPr="00985370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9E72C4" w:rsidRDefault="009E72C4" w:rsidP="00DB070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9E72C4" w:rsidRPr="00520517" w:rsidRDefault="009E72C4" w:rsidP="00DB0705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Pr="00520517" w:rsidRDefault="009E72C4" w:rsidP="00DB0705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9E72C4" w:rsidRDefault="009E72C4" w:rsidP="00DB0705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Pr="00520517" w:rsidRDefault="009E72C4" w:rsidP="00DB0705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Consolidarea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procedeelor tehnice de bază, specifice disciplinei sportive</w:t>
            </w:r>
          </w:p>
        </w:tc>
        <w:tc>
          <w:tcPr>
            <w:tcW w:w="3402" w:type="dxa"/>
          </w:tcPr>
          <w:p w:rsidR="009E72C4" w:rsidRDefault="009E72C4" w:rsidP="00DB0705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Consolidarea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procedeelor tehnice de bază, specifice tirului cu arcul </w:t>
            </w: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DB0705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Pregătire fizică generală</w:t>
            </w:r>
          </w:p>
          <w:p w:rsidR="009E72C4" w:rsidRPr="00520517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asezarea picioarelor, repartizarea egala a greutatii pe ambele picioare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armarea: cu bratele pe orizontala, cotul mainii de coarda in aliniere cu sageata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fixarea: pe reperele anatomice – coarda pe varful nasului, mijlocul barbiei, degetul aratator lipit sub barbie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declansarea: eliberarea simultana a celor trei degete de coarda, in prelungirea sagetii, cu pozitie finala lipita pe baza gatului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cu corzi elastice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pentru dezvoltarea musculaturii picioarelor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armări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fixări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serii x 3 săgeţi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serii x 10 repetări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9E72C4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DB0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2-6-10-14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Consolidarea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 si consolidarea elementelor tehnice de bază</w:t>
            </w:r>
          </w:p>
          <w:p w:rsidR="009E72C4" w:rsidRPr="00520517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9E72C4" w:rsidRPr="00520517" w:rsidRDefault="009E72C4" w:rsidP="003A7113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9E72C4" w:rsidRPr="00520517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9E72C4" w:rsidRDefault="009E72C4" w:rsidP="00DB070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9E72C4" w:rsidRPr="00520517" w:rsidRDefault="009E72C4" w:rsidP="00DB0705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Pr="00520517" w:rsidRDefault="009E72C4" w:rsidP="00DB0705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şterea indicilor de manifestare a calităţilor motrice de bază şi a celor specifice, potrivit vârstei şi a sexului</w:t>
            </w:r>
          </w:p>
          <w:p w:rsidR="009E72C4" w:rsidRPr="00520517" w:rsidRDefault="009E72C4" w:rsidP="00DB0705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9E72C4" w:rsidRDefault="009E72C4" w:rsidP="003A711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9E72C4" w:rsidRPr="00432536" w:rsidRDefault="009E72C4" w:rsidP="003A7113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9E72C4" w:rsidRDefault="009E72C4" w:rsidP="003A711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regulamentului simplificat de tragere, de comportament in poligon, a actiunilor permise si a celor strict interzise</w:t>
            </w:r>
          </w:p>
          <w:p w:rsidR="009E72C4" w:rsidRPr="00432536" w:rsidRDefault="009E72C4" w:rsidP="003A7113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Pr="00432536" w:rsidRDefault="009E72C4" w:rsidP="003A711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partilor componente ale arcului si functiile lor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asezarea picioarelor, repartizarea egala a greutatii pe ambele picioare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armarea: cu bratele pe orizontala, cotul mainii de coarda in aliniere cu sageata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fixarea: pe reperele anatomice – coarda pe varful nasului, mijlocul barbiei, degetul aratator lipit sub barbie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declansarea: eliberarea simultana a celor trei degete de coarda, in prelungirea sagetii, cu pozitie finala lipita pe baza gatului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Tragere la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panou apropiat, 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fără obiectiv valoric</w:t>
            </w: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Tragere pe fond alb, benzi verticale şi orizontale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armări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fixări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serii x 3 săgeţi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9E72C4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DB0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3-7-11-15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Consolidarea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 si consolidarea elementelor tehnice de bază</w:t>
            </w:r>
          </w:p>
          <w:p w:rsidR="009E72C4" w:rsidRPr="00520517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Pr="00520517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</w:t>
            </w:r>
            <w:r w:rsidRPr="00520517">
              <w:rPr>
                <w:i w:val="0"/>
                <w:iCs w:val="0"/>
                <w:sz w:val="20"/>
                <w:szCs w:val="20"/>
              </w:rPr>
              <w:t>ii  de efort  specifice tirului cu arcul</w:t>
            </w:r>
          </w:p>
          <w:p w:rsidR="009E72C4" w:rsidRPr="00520517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407" w:type="dxa"/>
            <w:tcBorders>
              <w:left w:val="single" w:sz="4" w:space="0" w:color="auto"/>
            </w:tcBorders>
            <w:vAlign w:val="center"/>
          </w:tcPr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Creşterea indicilor de manifestare a calităţilor motrice de bază şi a celor specifice, potrivit vârstei şi 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a sexului</w:t>
            </w:r>
          </w:p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Consolidarea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procedeelor tehnice de bază, specifice disciplinei sportive</w:t>
            </w:r>
          </w:p>
        </w:tc>
        <w:tc>
          <w:tcPr>
            <w:tcW w:w="3402" w:type="dxa"/>
            <w:vAlign w:val="center"/>
          </w:tcPr>
          <w:p w:rsidR="009E72C4" w:rsidRDefault="009E72C4" w:rsidP="003A7113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fizică generală</w:t>
            </w:r>
          </w:p>
          <w:p w:rsidR="009E72C4" w:rsidRPr="00203300" w:rsidRDefault="009E72C4" w:rsidP="003A7113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Pr="00520517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asezarea picioarelor, repartizarea egala a greutatii pe ambele picioare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armarea: cu bratele pe orizontala, cotul mainii de coarda in aliniere cu sageata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fixarea: pe reperele anatomice – coarda pe varful nasului, mijlocul barbiei, degetul aratator lipit sub barbie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declansarea: eliberarea simultana a celor trei degete de coarda, in prelungirea sagetii, cu pozitie finala lipita pe baza gatului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Tragere la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panou apropiat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, fără obiectiv valoric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Tragere pe fond alb, benzi verticale şi orizontale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cu corzi elastice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pentru dezvoltarea musculaturii abdominale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min.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armări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fixări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serii x 3 săgeţi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9E72C4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Default="009E72C4" w:rsidP="00DB0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4-8-12-16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Default="009E72C4" w:rsidP="00093A1A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Consolidarea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 si consolidarea elementelor tehnice de bază</w:t>
            </w:r>
          </w:p>
          <w:p w:rsidR="009E72C4" w:rsidRPr="00520517" w:rsidRDefault="009E72C4" w:rsidP="00093A1A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Default="009E72C4" w:rsidP="00093A1A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9E72C4" w:rsidRPr="00520517" w:rsidRDefault="009E72C4" w:rsidP="00093A1A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9E72C4" w:rsidRPr="00520517" w:rsidRDefault="009E72C4" w:rsidP="00093A1A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9E72C4" w:rsidRDefault="009E72C4" w:rsidP="00093A1A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9E72C4" w:rsidRPr="00520517" w:rsidRDefault="009E72C4" w:rsidP="00093A1A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Pr="00520517" w:rsidRDefault="009E72C4" w:rsidP="00093A1A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9E72C4" w:rsidRPr="00520517" w:rsidRDefault="009E72C4" w:rsidP="00093A1A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9E72C4" w:rsidRDefault="009E72C4" w:rsidP="00093A1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9E72C4" w:rsidRPr="00432536" w:rsidRDefault="009E72C4" w:rsidP="00093A1A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9E72C4" w:rsidRDefault="009E72C4" w:rsidP="00093A1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regulamentului simplificat de tragere, de comportament in poligon, a actiunilor permise si a celor strict interzise</w:t>
            </w:r>
          </w:p>
          <w:p w:rsidR="009E72C4" w:rsidRPr="00432536" w:rsidRDefault="009E72C4" w:rsidP="00093A1A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Pr="00432536" w:rsidRDefault="009E72C4" w:rsidP="00093A1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partilor componente ale arcului si functiile lor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9E72C4" w:rsidRPr="00520517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9E72C4" w:rsidRPr="00520517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9E72C4" w:rsidRPr="00520517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9E72C4" w:rsidRPr="00520517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asezarea picioarelor, repartizarea egala a greutatii pe ambele picioare</w:t>
            </w: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armarea: cu bratele pe orizontala, cotul mainii de coarda in aliniere cu sageata</w:t>
            </w: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fixarea: pe reperele anatomice – coarda pe varful nasului, mijlocul barbiei, degetul aratator lipit sub barbie</w:t>
            </w: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declansarea: eliberarea simultana a celor trei degete de coarda, in prelungirea sagetii, cu pozitie finala lipita pe baza gatului</w:t>
            </w: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Tragere la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panou apropiat, 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fără obiectiv valoric</w:t>
            </w:r>
          </w:p>
          <w:p w:rsidR="009E72C4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Tragere pe fond alb, benzi verticale şi orizontale</w:t>
            </w:r>
          </w:p>
          <w:p w:rsidR="009E72C4" w:rsidRPr="00520517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armări</w:t>
            </w: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fixări</w:t>
            </w: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serii x 3 săgeţi</w:t>
            </w: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</w:tbl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9E72C4" w:rsidRPr="00520517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9E72C4" w:rsidRPr="00520517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9E72C4" w:rsidRPr="00520517" w:rsidRDefault="009E72C4" w:rsidP="00D045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9E72C4" w:rsidRPr="00520517" w:rsidRDefault="009E72C4" w:rsidP="00D045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avansa</w:t>
      </w:r>
      <w:r>
        <w:rPr>
          <w:rFonts w:ascii="Tahoma" w:hAnsi="Tahoma" w:cs="Tahoma"/>
          <w:i/>
          <w:iCs/>
          <w:sz w:val="20"/>
          <w:szCs w:val="20"/>
        </w:rPr>
        <w:t>ț</w:t>
      </w:r>
      <w:r>
        <w:rPr>
          <w:rFonts w:ascii="Times New Roman" w:hAnsi="Times New Roman" w:cs="Times New Roman"/>
          <w:i/>
          <w:iCs/>
          <w:sz w:val="20"/>
          <w:szCs w:val="20"/>
        </w:rPr>
        <w:t>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Etapa de </w:t>
      </w:r>
      <w:r>
        <w:rPr>
          <w:rFonts w:ascii="Times New Roman" w:hAnsi="Times New Roman" w:cs="Times New Roman"/>
          <w:b/>
          <w:bCs/>
          <w:sz w:val="20"/>
          <w:szCs w:val="20"/>
        </w:rPr>
        <w:t>pregătire: precompetiţională I indoor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MEZOCICLUL nr. 4</w:t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2" type="#_x0000_t202" style="position:absolute;margin-left:-5.5pt;margin-top:36.8pt;width:493.95pt;height:71.2pt;z-index:251664384">
            <v:textbox style="mso-next-textbox:#_x0000_s1032;mso-fit-shape-to-text:t">
              <w:txbxContent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OBIECTIVE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INTERMEDIARE 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DE PERFORMAN</w:t>
                  </w:r>
                  <w:r w:rsidRPr="00B57FC8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Ț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Ă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consolidarea procedeelor de bază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dezvoltarea capacităţii motrice generale şi specifice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consolidarea elementelor tehnice de tragere la distanţe scurte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învăţarea regulamentului de tragere în competiţiile indoor</w:t>
                  </w:r>
                </w:p>
                <w:p w:rsidR="009E72C4" w:rsidRPr="00D94BA9" w:rsidRDefault="009E72C4" w:rsidP="00D04546">
                  <w:pPr>
                    <w:shd w:val="clear" w:color="auto" w:fill="92CDDC"/>
                    <w:spacing w:after="0" w:line="240" w:lineRule="auto"/>
                  </w:pPr>
                  <w:r>
                    <w:rPr>
                      <w:rFonts w:ascii="Times New Roman" w:hAnsi="Times New Roman" w:cs="Times New Roman"/>
                    </w:rPr>
                    <w:t>- învăţarea regulilor de comportare în antrenament şi concurs</w:t>
                  </w:r>
                  <w:r>
                    <w:t xml:space="preserve"> 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6.12.2010 – 09</w:t>
      </w:r>
      <w:r w:rsidRPr="00520517">
        <w:rPr>
          <w:rFonts w:ascii="Times New Roman" w:hAnsi="Times New Roman" w:cs="Times New Roman"/>
          <w:sz w:val="20"/>
          <w:szCs w:val="20"/>
        </w:rPr>
        <w:t>.01.2011</w:t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3" type="#_x0000_t202" style="position:absolute;margin-left:495pt;margin-top:21.3pt;width:227.75pt;height:71.2pt;z-index:251665408">
            <v:textbox style="mso-next-textbox:#_x0000_s1033;mso-fit-shape-to-text:t">
              <w:txbxContent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02D0B">
                    <w:rPr>
                      <w:rFonts w:ascii="Times New Roman" w:hAnsi="Times New Roman" w:cs="Times New Roman"/>
                    </w:rPr>
                    <w:t xml:space="preserve">:  </w:t>
                  </w:r>
                </w:p>
                <w:p w:rsidR="009E72C4" w:rsidRPr="00D02D0B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 xml:space="preserve"> - arc lamelă cu mâner, </w:t>
                  </w:r>
                  <w:r>
                    <w:rPr>
                      <w:rFonts w:ascii="Times New Roman" w:hAnsi="Times New Roman" w:cs="Times New Roman"/>
                    </w:rPr>
                    <w:t>10-14 lbs</w:t>
                  </w:r>
                  <w:r w:rsidRPr="00D02D0B">
                    <w:rPr>
                      <w:rFonts w:ascii="Times New Roman" w:hAnsi="Times New Roman" w:cs="Times New Roman"/>
                    </w:rPr>
                    <w:t>. (cl.I-II)</w:t>
                  </w:r>
                </w:p>
                <w:p w:rsidR="009E72C4" w:rsidRPr="00D02D0B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 xml:space="preserve">- arc crosă lemn sau plastic (max. 600g.), lame recurbate, </w:t>
                  </w:r>
                  <w:r>
                    <w:rPr>
                      <w:rFonts w:ascii="Times New Roman" w:hAnsi="Times New Roman" w:cs="Times New Roman"/>
                    </w:rPr>
                    <w:t>16-20 lbs</w:t>
                  </w:r>
                  <w:r w:rsidRPr="00D02D0B">
                    <w:rPr>
                      <w:rFonts w:ascii="Times New Roman" w:hAnsi="Times New Roman" w:cs="Times New Roman"/>
                    </w:rPr>
                    <w:t>. (cl. III-IV)</w:t>
                  </w:r>
                </w:p>
                <w:p w:rsidR="009E72C4" w:rsidRPr="00D02D0B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>- corzi elastice, flexori palmari, gyro-twister</w:t>
                  </w:r>
                </w:p>
              </w:txbxContent>
            </v:textbox>
            <w10:wrap type="square"/>
          </v:shape>
        </w:pict>
      </w:r>
    </w:p>
    <w:p w:rsidR="009E72C4" w:rsidRPr="00520517" w:rsidRDefault="009E72C4" w:rsidP="00D04546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9E72C4" w:rsidRPr="00520517">
        <w:trPr>
          <w:trHeight w:val="252"/>
        </w:trPr>
        <w:tc>
          <w:tcPr>
            <w:tcW w:w="14410" w:type="dxa"/>
            <w:gridSpan w:val="4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9E72C4" w:rsidRPr="00520517">
        <w:trPr>
          <w:trHeight w:val="252"/>
        </w:trPr>
        <w:tc>
          <w:tcPr>
            <w:tcW w:w="5412" w:type="dxa"/>
            <w:gridSpan w:val="2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9E72C4" w:rsidRPr="00520517">
        <w:trPr>
          <w:trHeight w:val="264"/>
        </w:trPr>
        <w:tc>
          <w:tcPr>
            <w:tcW w:w="5412" w:type="dxa"/>
            <w:gridSpan w:val="2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9E72C4" w:rsidRPr="00DA145D">
        <w:trPr>
          <w:trHeight w:val="350"/>
        </w:trPr>
        <w:tc>
          <w:tcPr>
            <w:tcW w:w="1834" w:type="dxa"/>
            <w:vAlign w:val="center"/>
          </w:tcPr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92CDDC"/>
          </w:tcPr>
          <w:p w:rsidR="009E72C4" w:rsidRPr="00DA145D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9E72C4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dezvoltarea capacităţii de bilateralitate (ambidextrie) </w:t>
            </w:r>
          </w:p>
          <w:p w:rsidR="009E72C4" w:rsidRPr="00DA145D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9E72C4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9E72C4" w:rsidRPr="00DA145D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92CDDC"/>
          </w:tcPr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3.1. Aplicarea în probe de control a potenţialului motric şi tehnico-tactic dobândit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probele de control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72C4" w:rsidRPr="00DA145D">
        <w:trPr>
          <w:trHeight w:val="542"/>
        </w:trPr>
        <w:tc>
          <w:tcPr>
            <w:tcW w:w="1834" w:type="dxa"/>
            <w:vAlign w:val="center"/>
          </w:tcPr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92CDDC"/>
          </w:tcPr>
          <w:p w:rsidR="009E72C4" w:rsidRPr="005E654B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procedeelor tehnice de bază, specifice tirului cu arcul şi aplicarea lor cu  eficienţă  în competiţiile sportive</w:t>
            </w:r>
          </w:p>
          <w:p w:rsidR="009E72C4" w:rsidRPr="00DA145D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9E72C4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 abordarea tehnicii de tragere se va tine cont de particularitatile morfo-functionale ale fiecarui sportiv, cautandu-se pozitiile comode</w:t>
            </w:r>
          </w:p>
          <w:p w:rsidR="009E72C4" w:rsidRPr="005E654B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54B">
              <w:rPr>
                <w:rFonts w:ascii="Times New Roman" w:hAnsi="Times New Roman" w:cs="Times New Roman"/>
                <w:sz w:val="20"/>
                <w:szCs w:val="20"/>
              </w:rPr>
              <w:t xml:space="preserve"> executia se raporteaza la elemente tehnice la cerintele tehnicii de baza a categoriei, respectiv se va urmari: aliniere, echilibrarea corpului cu arcul si orientarea spre tinta</w:t>
            </w:r>
          </w:p>
        </w:tc>
        <w:tc>
          <w:tcPr>
            <w:tcW w:w="4666" w:type="dxa"/>
            <w:shd w:val="clear" w:color="auto" w:fill="92CDDC"/>
          </w:tcPr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2.1.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Consolidarea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 procedeelor tehnice de bază, specifice disciplinei sportive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disciplinei sportive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2.3. Consolidarea procedeelor tehnice şi a acţiunilor tactice însuşite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72C4" w:rsidRPr="00DA145D">
        <w:trPr>
          <w:trHeight w:val="1421"/>
        </w:trPr>
        <w:tc>
          <w:tcPr>
            <w:tcW w:w="1834" w:type="dxa"/>
            <w:vAlign w:val="center"/>
          </w:tcPr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Acţiuni tactice recomandate individual</w:t>
            </w:r>
          </w:p>
          <w:p w:rsidR="009E72C4" w:rsidRPr="00DA145D" w:rsidRDefault="009E72C4" w:rsidP="003A7113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DA145D" w:rsidRDefault="009E72C4" w:rsidP="003A7113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2" w:type="dxa"/>
            <w:shd w:val="clear" w:color="auto" w:fill="92CDDC"/>
          </w:tcPr>
          <w:p w:rsidR="009E72C4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însuşirea ac</w:t>
            </w:r>
            <w:r w:rsidRPr="006A3371">
              <w:rPr>
                <w:rFonts w:ascii="Tahoma" w:hAnsi="Tahoma" w:cs="Tahoma"/>
                <w:sz w:val="20"/>
                <w:szCs w:val="20"/>
              </w:rPr>
              <w:t>ț</w:t>
            </w: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iunilor tactice individuale elementare,  specifice tirului cu arcul</w:t>
            </w:r>
          </w:p>
          <w:p w:rsidR="009E72C4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9E72C4" w:rsidRPr="006A3371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92CDDC"/>
          </w:tcPr>
          <w:p w:rsidR="009E72C4" w:rsidRPr="00DA145D" w:rsidRDefault="009E72C4" w:rsidP="003A71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Însuşirea acţiunilor tactice individuale elementare,  specifice tirului cu arcul</w:t>
            </w:r>
          </w:p>
        </w:tc>
      </w:tr>
      <w:tr w:rsidR="009E72C4" w:rsidRPr="00DA145D">
        <w:trPr>
          <w:trHeight w:val="436"/>
        </w:trPr>
        <w:tc>
          <w:tcPr>
            <w:tcW w:w="1834" w:type="dxa"/>
            <w:vAlign w:val="center"/>
          </w:tcPr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92CDDC"/>
          </w:tcPr>
          <w:p w:rsidR="009E72C4" w:rsidRPr="00DA145D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cresterea capacitatii de concentrare a atentiei si distingerea elementelor cu randament mare </w:t>
            </w:r>
          </w:p>
          <w:p w:rsidR="009E72C4" w:rsidRPr="00DA145D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cultivarea increderii de sine si a dorintei de a invinge</w:t>
            </w:r>
          </w:p>
        </w:tc>
        <w:tc>
          <w:tcPr>
            <w:tcW w:w="4666" w:type="dxa"/>
            <w:shd w:val="clear" w:color="auto" w:fill="92CDDC"/>
          </w:tcPr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4.1. Manifestarea interesului pentru practicarea sportului de performanţă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4.2. Cultivarea dorinţei de afirmare în disciplina sportivă practicată</w:t>
            </w:r>
          </w:p>
        </w:tc>
      </w:tr>
      <w:tr w:rsidR="009E72C4" w:rsidRPr="00DA145D">
        <w:trPr>
          <w:trHeight w:val="1113"/>
        </w:trPr>
        <w:tc>
          <w:tcPr>
            <w:tcW w:w="1834" w:type="dxa"/>
            <w:vAlign w:val="center"/>
          </w:tcPr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92CDDC"/>
          </w:tcPr>
          <w:p w:rsidR="009E72C4" w:rsidRPr="00DA145D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area regulamentului simplificat de tragere, de comportament in poligon, a actiunilor permise si a celor strict interzise</w:t>
            </w:r>
          </w:p>
          <w:p w:rsidR="009E72C4" w:rsidRPr="00DA145D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area partilor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componente ale arcului si func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iile lor</w:t>
            </w:r>
          </w:p>
        </w:tc>
        <w:tc>
          <w:tcPr>
            <w:tcW w:w="4666" w:type="dxa"/>
            <w:shd w:val="clear" w:color="auto" w:fill="92CDDC"/>
          </w:tcPr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3.1. Aplicarea, în întreceri şi concursuri sportive, a potenţialului motric şi tehnico-tactic dobândit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E72C4" w:rsidRDefault="009E72C4" w:rsidP="00D04546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07"/>
        <w:gridCol w:w="3402"/>
        <w:gridCol w:w="3224"/>
        <w:gridCol w:w="1714"/>
      </w:tblGrid>
      <w:tr w:rsidR="009E72C4" w:rsidRPr="00520517">
        <w:trPr>
          <w:trHeight w:val="250"/>
        </w:trPr>
        <w:tc>
          <w:tcPr>
            <w:tcW w:w="14541" w:type="dxa"/>
            <w:gridSpan w:val="7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(16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9E72C4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9E72C4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9E72C4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DB0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L1-5-9-13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Consolidarea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9E72C4" w:rsidRDefault="009E72C4" w:rsidP="003A7113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985370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9E72C4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Pr="00363F1E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9E72C4" w:rsidRPr="00985370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407" w:type="dxa"/>
            <w:tcBorders>
              <w:left w:val="single" w:sz="4" w:space="0" w:color="auto"/>
            </w:tcBorders>
            <w:vAlign w:val="center"/>
          </w:tcPr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rii disciplinei sportive</w:t>
            </w:r>
          </w:p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Consolidarea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procedeelor tehnice de bază, specifice disciplinei sportive</w:t>
            </w:r>
          </w:p>
        </w:tc>
        <w:tc>
          <w:tcPr>
            <w:tcW w:w="3402" w:type="dxa"/>
            <w:vAlign w:val="center"/>
          </w:tcPr>
          <w:p w:rsidR="009E72C4" w:rsidRDefault="009E72C4" w:rsidP="003A711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onsolidarea procedeelor tehnice de bază, specifice tirului cu arcul 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Pregătire fizică generală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asezarea picioarelor, repartizarea egala a greutatii pe ambele picioare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armarea: cu bratele pe orizontala, cotul mainii de coarda in aliniere cu sageata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fixarea: pe reperele anatomice – coarda pe varful nasului, mijlocul barbiei, degetul aratator lipit sub barbie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declansarea: eliberarea simultana a celor trei degete de coarda, in prelungirea sagetii, cu pozitie finala lipita pe baza gatului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cu corzi elastice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pentru dezvoltarea musculaturii picioarelor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armări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fixări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serii x 3 săgeţi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serii x 10 repetări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9E72C4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2-6-10-14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9E72C4" w:rsidRPr="00520517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9E72C4" w:rsidRPr="00520517" w:rsidRDefault="009E72C4" w:rsidP="003A7113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9E72C4" w:rsidRPr="00520517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center"/>
          </w:tcPr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rii disciplinei sportive</w:t>
            </w:r>
          </w:p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9E72C4" w:rsidRPr="00520517" w:rsidRDefault="009E72C4" w:rsidP="003A7113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9E72C4" w:rsidRDefault="009E72C4" w:rsidP="003A711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9E72C4" w:rsidRPr="00432536" w:rsidRDefault="009E72C4" w:rsidP="003A7113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9E72C4" w:rsidRDefault="009E72C4" w:rsidP="003A711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regulamentului simplificat de tragere, de comportament in poligon, a actiunilor permise si a celor strict interzise</w:t>
            </w:r>
          </w:p>
          <w:p w:rsidR="009E72C4" w:rsidRPr="00432536" w:rsidRDefault="009E72C4" w:rsidP="003A7113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Pr="00432536" w:rsidRDefault="009E72C4" w:rsidP="003A7113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partilor componente ale arcului si functiile lor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asezarea picioarelor, repartizarea egala a greutatii pe ambele picioare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armarea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fixarea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declansarea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Tragere la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panou apropiat, 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fără obiectiv valoric</w:t>
            </w: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Tragere pe fond alb, benzi verticale şi orizontale</w:t>
            </w: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Tragerea la 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inta cu cercuri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armări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fixări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serii x 3 săgeţi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9E72C4" w:rsidRPr="00520517">
        <w:trPr>
          <w:trHeight w:val="1979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3-7-11-15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9E72C4" w:rsidRPr="00520517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Pr="00520517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</w:t>
            </w:r>
            <w:r w:rsidRPr="00520517">
              <w:rPr>
                <w:i w:val="0"/>
                <w:iCs w:val="0"/>
                <w:sz w:val="20"/>
                <w:szCs w:val="20"/>
              </w:rPr>
              <w:t>ii  de efort  specifice tirului cu arcul</w:t>
            </w:r>
          </w:p>
          <w:p w:rsidR="009E72C4" w:rsidRPr="00520517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407" w:type="dxa"/>
            <w:tcBorders>
              <w:left w:val="single" w:sz="4" w:space="0" w:color="auto"/>
            </w:tcBorders>
            <w:vAlign w:val="center"/>
          </w:tcPr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9E72C4" w:rsidRDefault="009E72C4" w:rsidP="003A7113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 a sexului</w:t>
            </w:r>
          </w:p>
          <w:p w:rsidR="009E72C4" w:rsidRDefault="009E72C4" w:rsidP="003A7113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Consolidarea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procedeelor tehnice de bază, specifice disciplinei sportive</w:t>
            </w:r>
          </w:p>
        </w:tc>
        <w:tc>
          <w:tcPr>
            <w:tcW w:w="3402" w:type="dxa"/>
            <w:vAlign w:val="center"/>
          </w:tcPr>
          <w:p w:rsidR="009E72C4" w:rsidRDefault="009E72C4" w:rsidP="003A7113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area tragerii la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intă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Pr="00520517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asezarea picioarelor, repartizarea egala a greutatii pe ambele picioare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armarea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fixarea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declansarea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Tragere la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panou apropiat, 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fără obiectiv valoric</w:t>
            </w: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Tragere pe fond alb, benzi verticale şi orizontale</w:t>
            </w: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6F20">
              <w:rPr>
                <w:rFonts w:ascii="Times New Roman" w:hAnsi="Times New Roman" w:cs="Times New Roman"/>
                <w:sz w:val="20"/>
                <w:szCs w:val="20"/>
              </w:rPr>
              <w:t>Tragerea la punct</w:t>
            </w:r>
          </w:p>
          <w:p w:rsidR="009E72C4" w:rsidRPr="00F86F20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F86F20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6F20">
              <w:rPr>
                <w:rFonts w:ascii="Times New Roman" w:hAnsi="Times New Roman" w:cs="Times New Roman"/>
                <w:sz w:val="20"/>
                <w:szCs w:val="20"/>
              </w:rPr>
              <w:t>Tragerea pe tinta fara obiectiv de scor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armări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fixări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serii x 3 săgeţi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9E72C4" w:rsidRPr="00520517">
        <w:trPr>
          <w:trHeight w:val="1979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Default="009E72C4" w:rsidP="00093A1A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9E72C4" w:rsidRPr="00520517" w:rsidRDefault="009E72C4" w:rsidP="00093A1A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Default="009E72C4" w:rsidP="00093A1A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9E72C4" w:rsidRPr="00520517" w:rsidRDefault="009E72C4" w:rsidP="00093A1A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9E72C4" w:rsidRPr="00520517" w:rsidRDefault="009E72C4" w:rsidP="00093A1A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9E72C4" w:rsidRDefault="009E72C4" w:rsidP="00E0698F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disciplinei sportive</w:t>
            </w:r>
          </w:p>
          <w:p w:rsidR="009E72C4" w:rsidRPr="00520517" w:rsidRDefault="009E72C4" w:rsidP="00E0698F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Pr="00520517" w:rsidRDefault="009E72C4" w:rsidP="00E0698F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9E72C4" w:rsidRPr="00520517" w:rsidRDefault="009E72C4" w:rsidP="00E0698F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9E72C4" w:rsidRDefault="009E72C4" w:rsidP="00093A1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9E72C4" w:rsidRPr="00432536" w:rsidRDefault="009E72C4" w:rsidP="00093A1A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9E72C4" w:rsidRDefault="009E72C4" w:rsidP="00093A1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regulamentului simplificat de tragere, de comportament in poligon, a actiunilor permise si a celor strict interzise</w:t>
            </w:r>
          </w:p>
          <w:p w:rsidR="009E72C4" w:rsidRPr="00432536" w:rsidRDefault="009E72C4" w:rsidP="00093A1A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Pr="00432536" w:rsidRDefault="009E72C4" w:rsidP="00093A1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partilor componente ale arcului si functiile lor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9E72C4" w:rsidRPr="00520517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9E72C4" w:rsidRPr="00520517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9E72C4" w:rsidRPr="00520517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9E72C4" w:rsidRPr="00520517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asezarea picioarelor, repartizarea egala a greutatii pe ambele picioare</w:t>
            </w: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armarea</w:t>
            </w: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fixarea</w:t>
            </w: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declansarea</w:t>
            </w: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Tragere la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panou apropiat, 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fără obiectiv valoric</w:t>
            </w:r>
          </w:p>
          <w:p w:rsidR="009E72C4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Tragere pe fond alb, benzi verticale şi orizontale</w:t>
            </w:r>
          </w:p>
          <w:p w:rsidR="009E72C4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Tragerea la 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inta cu cercuri</w:t>
            </w:r>
          </w:p>
          <w:p w:rsidR="009E72C4" w:rsidRPr="00520517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armări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fixări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serii x 3 săgeţi</w:t>
            </w: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</w:tbl>
    <w:p w:rsidR="009E72C4" w:rsidRDefault="009E72C4" w:rsidP="00D04546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9E72C4" w:rsidRPr="00DA145D" w:rsidRDefault="009E72C4" w:rsidP="00D04546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9E72C4" w:rsidRPr="00520517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9E72C4" w:rsidRPr="00520517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9E72C4" w:rsidRPr="00520517" w:rsidRDefault="009E72C4" w:rsidP="00D045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9E72C4" w:rsidRPr="00520517" w:rsidRDefault="009E72C4" w:rsidP="00D045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avansa</w:t>
      </w:r>
      <w:r>
        <w:rPr>
          <w:rFonts w:ascii="Tahoma" w:hAnsi="Tahoma" w:cs="Tahoma"/>
          <w:i/>
          <w:iCs/>
          <w:sz w:val="20"/>
          <w:szCs w:val="20"/>
        </w:rPr>
        <w:t>ț</w:t>
      </w:r>
      <w:r>
        <w:rPr>
          <w:rFonts w:ascii="Times New Roman" w:hAnsi="Times New Roman" w:cs="Times New Roman"/>
          <w:i/>
          <w:iCs/>
          <w:sz w:val="20"/>
          <w:szCs w:val="20"/>
        </w:rPr>
        <w:t>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Etapa de pregătire: precompetiţională II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MEZOCICLUL nr. 5</w:t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4" type="#_x0000_t202" style="position:absolute;margin-left:-5.5pt;margin-top:36.8pt;width:493.95pt;height:71.2pt;z-index:251666432">
            <v:textbox style="mso-next-textbox:#_x0000_s1034;mso-fit-shape-to-text:t">
              <w:txbxContent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OBIECTIVE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INTERMEDIARE 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DE PERFORMAN</w:t>
                  </w:r>
                  <w:r w:rsidRPr="00B57FC8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Ț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Ă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consolidarea procedeelor de bază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dezvoltarea capacităţii motrice generale şi specifice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consolidarea elementelor tehnice de tragere la distanţe scurte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învăţarea regulamentului de tragere în competiţiile indoor</w:t>
                  </w:r>
                </w:p>
                <w:p w:rsidR="009E72C4" w:rsidRPr="00D94BA9" w:rsidRDefault="009E72C4" w:rsidP="00D04546">
                  <w:pPr>
                    <w:shd w:val="clear" w:color="auto" w:fill="92CDDC"/>
                    <w:spacing w:after="0" w:line="240" w:lineRule="auto"/>
                  </w:pPr>
                  <w:r>
                    <w:rPr>
                      <w:rFonts w:ascii="Times New Roman" w:hAnsi="Times New Roman" w:cs="Times New Roman"/>
                    </w:rPr>
                    <w:t>- învăţarea regulilor de comportare în antrenament şi concurs</w:t>
                  </w:r>
                  <w:r>
                    <w:t xml:space="preserve"> 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10</w:t>
      </w:r>
      <w:r w:rsidRPr="00520517">
        <w:rPr>
          <w:rFonts w:ascii="Times New Roman" w:hAnsi="Times New Roman" w:cs="Times New Roman"/>
          <w:sz w:val="20"/>
          <w:szCs w:val="20"/>
        </w:rPr>
        <w:t>.01 – 6.02.2011</w:t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5" type="#_x0000_t202" style="position:absolute;margin-left:495pt;margin-top:21.3pt;width:227.75pt;height:71.2pt;z-index:251667456">
            <v:textbox style="mso-next-textbox:#_x0000_s1035;mso-fit-shape-to-text:t">
              <w:txbxContent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02D0B">
                    <w:rPr>
                      <w:rFonts w:ascii="Times New Roman" w:hAnsi="Times New Roman" w:cs="Times New Roman"/>
                    </w:rPr>
                    <w:t xml:space="preserve">:  </w:t>
                  </w:r>
                </w:p>
                <w:p w:rsidR="009E72C4" w:rsidRPr="00D02D0B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 xml:space="preserve"> - arc lamelă cu mâner, </w:t>
                  </w:r>
                  <w:r>
                    <w:rPr>
                      <w:rFonts w:ascii="Times New Roman" w:hAnsi="Times New Roman" w:cs="Times New Roman"/>
                    </w:rPr>
                    <w:t>10-14 lbs</w:t>
                  </w:r>
                  <w:r w:rsidRPr="00D02D0B">
                    <w:rPr>
                      <w:rFonts w:ascii="Times New Roman" w:hAnsi="Times New Roman" w:cs="Times New Roman"/>
                    </w:rPr>
                    <w:t>. (cl.I-II)</w:t>
                  </w:r>
                </w:p>
                <w:p w:rsidR="009E72C4" w:rsidRPr="00D02D0B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 xml:space="preserve">- arc crosă lemn sau plastic (max. 600g.), lame recurbate, </w:t>
                  </w:r>
                  <w:r>
                    <w:rPr>
                      <w:rFonts w:ascii="Times New Roman" w:hAnsi="Times New Roman" w:cs="Times New Roman"/>
                    </w:rPr>
                    <w:t>16-20 lbs</w:t>
                  </w:r>
                  <w:r w:rsidRPr="00D02D0B">
                    <w:rPr>
                      <w:rFonts w:ascii="Times New Roman" w:hAnsi="Times New Roman" w:cs="Times New Roman"/>
                    </w:rPr>
                    <w:t>. (cl. III-IV)</w:t>
                  </w:r>
                </w:p>
                <w:p w:rsidR="009E72C4" w:rsidRPr="00D02D0B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>- corzi elastice, flexori palmari, gyro-twister</w:t>
                  </w:r>
                </w:p>
              </w:txbxContent>
            </v:textbox>
            <w10:wrap type="square"/>
          </v:shape>
        </w:pict>
      </w:r>
    </w:p>
    <w:p w:rsidR="009E72C4" w:rsidRPr="00520517" w:rsidRDefault="009E72C4" w:rsidP="00D04546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9E72C4" w:rsidRPr="00520517">
        <w:trPr>
          <w:trHeight w:val="252"/>
        </w:trPr>
        <w:tc>
          <w:tcPr>
            <w:tcW w:w="14410" w:type="dxa"/>
            <w:gridSpan w:val="4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9E72C4" w:rsidRPr="00520517">
        <w:trPr>
          <w:trHeight w:val="252"/>
        </w:trPr>
        <w:tc>
          <w:tcPr>
            <w:tcW w:w="5412" w:type="dxa"/>
            <w:gridSpan w:val="2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9E72C4" w:rsidRPr="00520517">
        <w:trPr>
          <w:trHeight w:val="264"/>
        </w:trPr>
        <w:tc>
          <w:tcPr>
            <w:tcW w:w="5412" w:type="dxa"/>
            <w:gridSpan w:val="2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9E72C4" w:rsidRPr="004E5448">
        <w:trPr>
          <w:trHeight w:val="350"/>
        </w:trPr>
        <w:tc>
          <w:tcPr>
            <w:tcW w:w="1834" w:type="dxa"/>
            <w:vAlign w:val="center"/>
          </w:tcPr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4E5448">
              <w:rPr>
                <w:rFonts w:ascii="Tahoma" w:hAnsi="Tahoma" w:cs="Tahoma"/>
                <w:sz w:val="20"/>
                <w:szCs w:val="20"/>
              </w:rPr>
              <w:t>ș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4E5448">
              <w:rPr>
                <w:rFonts w:ascii="Tahoma" w:hAnsi="Tahoma" w:cs="Tahoma"/>
                <w:sz w:val="20"/>
                <w:szCs w:val="20"/>
              </w:rPr>
              <w:t>ș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4E5448">
              <w:rPr>
                <w:rFonts w:ascii="Tahoma" w:hAnsi="Tahoma" w:cs="Tahoma"/>
                <w:sz w:val="20"/>
                <w:szCs w:val="20"/>
              </w:rPr>
              <w:t>ș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92CDDC"/>
          </w:tcPr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92CDDC"/>
          </w:tcPr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3.1. Aplicarea în probe de control a potenţialului motric şi tehnico-tactic dobândit</w:t>
            </w:r>
          </w:p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probele de control</w:t>
            </w:r>
          </w:p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72C4" w:rsidRPr="004E5448">
        <w:trPr>
          <w:trHeight w:val="542"/>
        </w:trPr>
        <w:tc>
          <w:tcPr>
            <w:tcW w:w="1834" w:type="dxa"/>
            <w:vAlign w:val="center"/>
          </w:tcPr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92CDDC"/>
          </w:tcPr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onsolidarea procedeelor tehnice de bază, specifice tirului cu arcul şi aplicarea lor cu  eficienţă  în competiţiile sportive</w:t>
            </w:r>
          </w:p>
          <w:p w:rsidR="009E72C4" w:rsidRPr="004E5448" w:rsidRDefault="009E72C4" w:rsidP="003A7113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9E72C4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 abordarea tehnicii de tragere se va tine cont de particularitatile morfo-functionale ale fiecarui sportiv, cautandu-se pozitiile comode</w:t>
            </w:r>
          </w:p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executia se raporteaza la elemente tehnice la cerintele tehnicii de baza a categoriei, respectiv se va urmari: aliniere, echilibrarea corpului cu arcul si orientarea spre tinta</w:t>
            </w:r>
          </w:p>
        </w:tc>
        <w:tc>
          <w:tcPr>
            <w:tcW w:w="4666" w:type="dxa"/>
            <w:shd w:val="clear" w:color="auto" w:fill="92CDDC"/>
          </w:tcPr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2.1.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Consolidarea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 procedeelor tehnice de bază, specifice disciplinei sportive</w:t>
            </w:r>
          </w:p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disciplinei sportive</w:t>
            </w:r>
          </w:p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2.3. Consolidarea procedeelor tehnice şi a acţiunilor tactice însuşite</w:t>
            </w:r>
          </w:p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72C4" w:rsidRPr="004E5448">
        <w:trPr>
          <w:trHeight w:val="1421"/>
        </w:trPr>
        <w:tc>
          <w:tcPr>
            <w:tcW w:w="1834" w:type="dxa"/>
            <w:vAlign w:val="center"/>
          </w:tcPr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Acţiuni tactice recomandate individual</w:t>
            </w:r>
          </w:p>
          <w:p w:rsidR="009E72C4" w:rsidRPr="004E5448" w:rsidRDefault="009E72C4" w:rsidP="003A7113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2" w:type="dxa"/>
            <w:shd w:val="clear" w:color="auto" w:fill="92CDDC"/>
          </w:tcPr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9E72C4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elemente 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de referinta impuse de nivelul performantial standard al varstei</w:t>
            </w:r>
          </w:p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sportivul incepator trebuie sa cunoasca regulile de baza, respectiv durata tragerii pe seria de 3 sageti – 2 minute, cunoasterea semnalelor de incepere si de incetare a tragerii, precum si notiuni elementare de corectie a abaterilor de zbor a sagetii</w:t>
            </w:r>
          </w:p>
          <w:p w:rsidR="009E72C4" w:rsidRPr="004E5448" w:rsidRDefault="009E72C4" w:rsidP="003A7113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92CDDC"/>
          </w:tcPr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Însuşirea şi consolidarea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tirului cu arcul şi aplicarea lor cu  eficienţă  în competiţiile sportive</w:t>
            </w:r>
          </w:p>
        </w:tc>
      </w:tr>
      <w:tr w:rsidR="009E72C4" w:rsidRPr="004E5448" w:rsidTr="006F209A">
        <w:trPr>
          <w:trHeight w:val="1811"/>
        </w:trPr>
        <w:tc>
          <w:tcPr>
            <w:tcW w:w="1834" w:type="dxa"/>
            <w:vAlign w:val="center"/>
          </w:tcPr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92CDDC"/>
          </w:tcPr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cresterea capacitatii de concentrare a atentiei si distingerea elementelor cu randament mare </w:t>
            </w:r>
          </w:p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cultivarea increderii de sine si a dorintei de a invinge</w:t>
            </w:r>
          </w:p>
        </w:tc>
        <w:tc>
          <w:tcPr>
            <w:tcW w:w="4666" w:type="dxa"/>
            <w:shd w:val="clear" w:color="auto" w:fill="92CDDC"/>
          </w:tcPr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4.1. Manifestarea interesului pentru practicarea sportului de performanţă</w:t>
            </w:r>
          </w:p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4.2. Cultivarea dorinţei de afirmare în disciplina sportivă practicată</w:t>
            </w:r>
          </w:p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72C4" w:rsidRPr="004E5448">
        <w:trPr>
          <w:trHeight w:val="1113"/>
        </w:trPr>
        <w:tc>
          <w:tcPr>
            <w:tcW w:w="1834" w:type="dxa"/>
            <w:vAlign w:val="center"/>
          </w:tcPr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92CDDC"/>
          </w:tcPr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invatarea regulamentului simplificat de tragere, de comportament in poligon, a actiunilor permise si a celor strict interzise</w:t>
            </w:r>
          </w:p>
          <w:p w:rsidR="009E72C4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invatarea partilor componente ale arcului si functiile lor</w:t>
            </w:r>
          </w:p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cerinte minimale din regulament si dotarea arcului cu accesorii minimale</w:t>
            </w:r>
          </w:p>
        </w:tc>
        <w:tc>
          <w:tcPr>
            <w:tcW w:w="4666" w:type="dxa"/>
            <w:shd w:val="clear" w:color="auto" w:fill="92CDDC"/>
          </w:tcPr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3.1. Aplicarea, în întreceri şi concursuri sportive, a potenţialului motric şi tehnico-tactic dobândit</w:t>
            </w:r>
          </w:p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E72C4" w:rsidRDefault="009E72C4" w:rsidP="00D04546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07"/>
        <w:gridCol w:w="2956"/>
        <w:gridCol w:w="3670"/>
        <w:gridCol w:w="1714"/>
      </w:tblGrid>
      <w:tr w:rsidR="009E72C4" w:rsidRPr="00520517">
        <w:trPr>
          <w:trHeight w:val="250"/>
        </w:trPr>
        <w:tc>
          <w:tcPr>
            <w:tcW w:w="14541" w:type="dxa"/>
            <w:gridSpan w:val="7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(16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9E72C4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2956" w:type="dxa"/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670" w:type="dxa"/>
            <w:tcBorders>
              <w:righ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9E72C4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2956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670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9E72C4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DB0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L1-5-9-13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Consolidarea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9E72C4" w:rsidRDefault="009E72C4" w:rsidP="003A7113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985370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9E72C4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Pr="00985370" w:rsidRDefault="009E72C4" w:rsidP="003A7113">
            <w:pPr>
              <w:spacing w:after="0" w:line="240" w:lineRule="auto"/>
              <w:ind w:left="227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9E72C4" w:rsidRDefault="009E72C4" w:rsidP="00DB070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9E72C4" w:rsidRPr="00520517" w:rsidRDefault="009E72C4" w:rsidP="00DB0705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Default="009E72C4" w:rsidP="00DB070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9E72C4" w:rsidRPr="00520517" w:rsidRDefault="009E72C4" w:rsidP="00DB0705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Pr="00520517" w:rsidRDefault="009E72C4" w:rsidP="00DB0705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Consolidarea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procedeelor tehnice de bază, specifice disciplinei sportive</w:t>
            </w:r>
          </w:p>
        </w:tc>
        <w:tc>
          <w:tcPr>
            <w:tcW w:w="2956" w:type="dxa"/>
          </w:tcPr>
          <w:p w:rsidR="009E72C4" w:rsidRDefault="009E72C4" w:rsidP="00DB0705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Pr="004F2AD8" w:rsidRDefault="009E72C4" w:rsidP="00DB0705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Tragerea la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intă</w:t>
            </w: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Pr="00F47C71" w:rsidRDefault="009E72C4" w:rsidP="00DB070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Pregătire fizică generală</w:t>
            </w:r>
          </w:p>
        </w:tc>
        <w:tc>
          <w:tcPr>
            <w:tcW w:w="3670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asezarea picioarelor, repartizarea egala a greutatii pe ambele picioare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armarea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fixarea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declansarea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Tragere la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panou apropiat, 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fără obiectiv valoric</w:t>
            </w: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6F20">
              <w:rPr>
                <w:rFonts w:ascii="Times New Roman" w:hAnsi="Times New Roman" w:cs="Times New Roman"/>
                <w:sz w:val="20"/>
                <w:szCs w:val="20"/>
              </w:rPr>
              <w:t>Tragerea la punct</w:t>
            </w:r>
          </w:p>
          <w:p w:rsidR="009E72C4" w:rsidRPr="00F86F20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6F20">
              <w:rPr>
                <w:rFonts w:ascii="Times New Roman" w:hAnsi="Times New Roman" w:cs="Times New Roman"/>
                <w:sz w:val="20"/>
                <w:szCs w:val="20"/>
              </w:rPr>
              <w:t>Tragerea pe tinta fara obiectiv de scor</w:t>
            </w: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F86F20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Tragerea pe 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intă cu obiectiv cifric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pentru dezvoltarea musculaturii picioarelor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armări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fixări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serii x 3 săgeţi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5</w:t>
            </w:r>
          </w:p>
        </w:tc>
      </w:tr>
      <w:tr w:rsidR="009E72C4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2-6-10-14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9E72C4" w:rsidRPr="00520517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9E72C4" w:rsidRPr="00520517" w:rsidRDefault="009E72C4" w:rsidP="003A7113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9E72C4" w:rsidRPr="00520517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center"/>
          </w:tcPr>
          <w:p w:rsidR="009E72C4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9E72C4" w:rsidRPr="00520517" w:rsidRDefault="009E72C4" w:rsidP="003A7113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9E72C4" w:rsidRPr="00520517" w:rsidRDefault="009E72C4" w:rsidP="003A7113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956" w:type="dxa"/>
          </w:tcPr>
          <w:p w:rsidR="009E72C4" w:rsidRDefault="009E72C4" w:rsidP="00DB0705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DB0705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DB070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Consolidarea tehnicii de tragere</w:t>
            </w:r>
          </w:p>
          <w:p w:rsidR="009E72C4" w:rsidRDefault="009E72C4" w:rsidP="00DB07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DB070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fizică specifică</w:t>
            </w:r>
          </w:p>
          <w:p w:rsidR="009E72C4" w:rsidRPr="00432536" w:rsidRDefault="009E72C4" w:rsidP="00DB0705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DB0705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regulamentului simplificat de tragere, de comportament in poligon, a actiunilor permise si a celor strict interzise</w:t>
            </w:r>
          </w:p>
          <w:p w:rsidR="009E72C4" w:rsidRPr="00432536" w:rsidRDefault="009E72C4" w:rsidP="00DB0705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DB0705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partilor componente ale arcului si functiile lor</w:t>
            </w:r>
          </w:p>
          <w:p w:rsidR="009E72C4" w:rsidRDefault="009E72C4" w:rsidP="00DB0705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9E72C4" w:rsidRDefault="009E72C4" w:rsidP="00DB0705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9E72C4" w:rsidRDefault="009E72C4" w:rsidP="00DB0705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9E72C4" w:rsidRDefault="009E72C4" w:rsidP="00DB0705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9E72C4" w:rsidRPr="00F47C71" w:rsidRDefault="009E72C4" w:rsidP="00DB0705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C71">
              <w:rPr>
                <w:rFonts w:ascii="Times New Roman" w:hAnsi="Times New Roman" w:cs="Times New Roman"/>
                <w:sz w:val="20"/>
                <w:szCs w:val="20"/>
              </w:rPr>
              <w:t>Dezvoltarea motricităţii generale prin jocuri de mişcare</w:t>
            </w:r>
          </w:p>
        </w:tc>
        <w:tc>
          <w:tcPr>
            <w:tcW w:w="3670" w:type="dxa"/>
            <w:tcBorders>
              <w:righ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9E72C4" w:rsidRPr="00A236CA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</w:t>
            </w: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 xml:space="preserve"> tehnicii de tragere prin exercitii fara arc (simulari – cu sau fara corzi elastice)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A236CA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Asezarea picioarelor</w:t>
            </w:r>
          </w:p>
          <w:p w:rsidR="009E72C4" w:rsidRPr="00A236CA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Orientarea soldurilor</w:t>
            </w:r>
          </w:p>
          <w:p w:rsidR="009E72C4" w:rsidRPr="00A236CA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Pozitia capului</w:t>
            </w:r>
          </w:p>
          <w:p w:rsidR="009E72C4" w:rsidRPr="00A236CA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Fizarea umarului bratului de arc</w:t>
            </w:r>
          </w:p>
          <w:p w:rsidR="009E72C4" w:rsidRPr="00A236CA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Fixarea la barbie</w:t>
            </w:r>
          </w:p>
          <w:p w:rsidR="009E72C4" w:rsidRPr="00A236CA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Alinierea cotului bratului de coarda cu linia sagetii</w:t>
            </w:r>
          </w:p>
          <w:p w:rsidR="009E72C4" w:rsidRPr="00A236CA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Ridicarea bratelor cu umerii jos</w:t>
            </w:r>
          </w:p>
          <w:p w:rsidR="009E72C4" w:rsidRPr="00A236CA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Ridicarea bratelor fara arcuirea spatelui</w:t>
            </w:r>
          </w:p>
          <w:p w:rsidR="009E72C4" w:rsidRPr="00A236CA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Armari cu coarda elastica cu respectarea elementelor invatate</w:t>
            </w:r>
          </w:p>
          <w:p w:rsidR="009E72C4" w:rsidRPr="00A236CA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Declansari cu coarda elastica</w:t>
            </w:r>
          </w:p>
          <w:p w:rsidR="009E72C4" w:rsidRPr="00A236CA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Declansari cu coarda neelastica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Jocuri de mi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care</w:t>
            </w:r>
          </w:p>
          <w:p w:rsidR="009E72C4" w:rsidRPr="00520517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min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5 repetări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9E72C4" w:rsidRPr="00520517">
        <w:trPr>
          <w:trHeight w:val="278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3-7-11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Default="009E72C4" w:rsidP="00093A1A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Consolidarea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9E72C4" w:rsidRDefault="009E72C4" w:rsidP="00093A1A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985370" w:rsidRDefault="009E72C4" w:rsidP="00093A1A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9E72C4" w:rsidRDefault="009E72C4" w:rsidP="00093A1A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Pr="00985370" w:rsidRDefault="009E72C4" w:rsidP="00093A1A">
            <w:pPr>
              <w:spacing w:after="0" w:line="240" w:lineRule="auto"/>
              <w:ind w:left="227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9E72C4" w:rsidRDefault="009E72C4" w:rsidP="00093A1A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9E72C4" w:rsidRPr="00520517" w:rsidRDefault="009E72C4" w:rsidP="00093A1A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Default="009E72C4" w:rsidP="00093A1A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9E72C4" w:rsidRPr="00520517" w:rsidRDefault="009E72C4" w:rsidP="00093A1A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Pr="00520517" w:rsidRDefault="009E72C4" w:rsidP="00093A1A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Consolidarea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procedeelor tehnice de bază, specifice disciplinei sportive</w:t>
            </w:r>
          </w:p>
        </w:tc>
        <w:tc>
          <w:tcPr>
            <w:tcW w:w="2956" w:type="dxa"/>
          </w:tcPr>
          <w:p w:rsidR="009E72C4" w:rsidRDefault="009E72C4" w:rsidP="00093A1A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Pr="004F2AD8" w:rsidRDefault="009E72C4" w:rsidP="00093A1A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Tragerea la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intă</w:t>
            </w: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Pr="00F47C71" w:rsidRDefault="009E72C4" w:rsidP="00093A1A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Pregătire fizică generală</w:t>
            </w:r>
          </w:p>
        </w:tc>
        <w:tc>
          <w:tcPr>
            <w:tcW w:w="3670" w:type="dxa"/>
            <w:tcBorders>
              <w:right w:val="single" w:sz="4" w:space="0" w:color="auto"/>
            </w:tcBorders>
          </w:tcPr>
          <w:p w:rsidR="009E72C4" w:rsidRPr="00520517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9E72C4" w:rsidRPr="00520517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9E72C4" w:rsidRPr="00520517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9E72C4" w:rsidRPr="00520517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asezarea picioarelor, repartizarea egala a greutatii pe ambele picioare</w:t>
            </w: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armarea</w:t>
            </w: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fixarea</w:t>
            </w: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declansarea</w:t>
            </w: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Tragere la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panou apropiat, 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fără obiectiv valoric</w:t>
            </w:r>
          </w:p>
          <w:p w:rsidR="009E72C4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6F20">
              <w:rPr>
                <w:rFonts w:ascii="Times New Roman" w:hAnsi="Times New Roman" w:cs="Times New Roman"/>
                <w:sz w:val="20"/>
                <w:szCs w:val="20"/>
              </w:rPr>
              <w:t>Tragerea la punct</w:t>
            </w:r>
          </w:p>
          <w:p w:rsidR="009E72C4" w:rsidRPr="00F86F20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6F20">
              <w:rPr>
                <w:rFonts w:ascii="Times New Roman" w:hAnsi="Times New Roman" w:cs="Times New Roman"/>
                <w:sz w:val="20"/>
                <w:szCs w:val="20"/>
              </w:rPr>
              <w:t>Tragerea pe tinta fara obiectiv de scor</w:t>
            </w:r>
          </w:p>
          <w:p w:rsidR="009E72C4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F86F20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Tragerea pe 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intă cu obiectiv cifric</w:t>
            </w:r>
          </w:p>
          <w:p w:rsidR="009E72C4" w:rsidRPr="00520517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pentru dezvoltarea musculaturii picioarelor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armări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fixări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serii x 3 săgeţi</w:t>
            </w: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5</w:t>
            </w:r>
          </w:p>
        </w:tc>
      </w:tr>
      <w:tr w:rsidR="009E72C4" w:rsidRPr="00520517">
        <w:trPr>
          <w:trHeight w:val="278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4-8-12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Default="009E72C4" w:rsidP="00093A1A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9E72C4" w:rsidRPr="00520517" w:rsidRDefault="009E72C4" w:rsidP="00093A1A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Default="009E72C4" w:rsidP="00093A1A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9E72C4" w:rsidRPr="00520517" w:rsidRDefault="009E72C4" w:rsidP="00093A1A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9E72C4" w:rsidRPr="00520517" w:rsidRDefault="009E72C4" w:rsidP="00093A1A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9E72C4" w:rsidRDefault="009E72C4" w:rsidP="00E0698F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9E72C4" w:rsidRPr="00520517" w:rsidRDefault="009E72C4" w:rsidP="00E0698F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Pr="00520517" w:rsidRDefault="009E72C4" w:rsidP="00E0698F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i a sexului</w:t>
            </w:r>
          </w:p>
          <w:p w:rsidR="009E72C4" w:rsidRPr="00520517" w:rsidRDefault="009E72C4" w:rsidP="00E0698F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956" w:type="dxa"/>
          </w:tcPr>
          <w:p w:rsidR="009E72C4" w:rsidRDefault="009E72C4" w:rsidP="00093A1A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Consolidarea tehnicii de tragere</w:t>
            </w: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fizică specifică</w:t>
            </w:r>
          </w:p>
          <w:p w:rsidR="009E72C4" w:rsidRPr="00432536" w:rsidRDefault="009E72C4" w:rsidP="00093A1A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regulamentului simplificat de tragere, de comportament in poligon, a actiunilor permise si a celor strict interzise</w:t>
            </w:r>
          </w:p>
          <w:p w:rsidR="009E72C4" w:rsidRPr="00432536" w:rsidRDefault="009E72C4" w:rsidP="00093A1A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partilor componente ale arcului si functiile lor</w:t>
            </w:r>
          </w:p>
          <w:p w:rsidR="009E72C4" w:rsidRDefault="009E72C4" w:rsidP="00093A1A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9E72C4" w:rsidRDefault="009E72C4" w:rsidP="00093A1A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9E72C4" w:rsidRDefault="009E72C4" w:rsidP="00093A1A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9E72C4" w:rsidRDefault="009E72C4" w:rsidP="00093A1A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9E72C4" w:rsidRPr="00F47C71" w:rsidRDefault="009E72C4" w:rsidP="00093A1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C71">
              <w:rPr>
                <w:rFonts w:ascii="Times New Roman" w:hAnsi="Times New Roman" w:cs="Times New Roman"/>
                <w:sz w:val="20"/>
                <w:szCs w:val="20"/>
              </w:rPr>
              <w:t>Dezvoltarea motricităţii generale prin jocuri de mişcare</w:t>
            </w:r>
          </w:p>
        </w:tc>
        <w:tc>
          <w:tcPr>
            <w:tcW w:w="3670" w:type="dxa"/>
            <w:tcBorders>
              <w:right w:val="single" w:sz="4" w:space="0" w:color="auto"/>
            </w:tcBorders>
          </w:tcPr>
          <w:p w:rsidR="009E72C4" w:rsidRPr="00520517" w:rsidRDefault="009E72C4" w:rsidP="00E069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9E72C4" w:rsidRPr="00520517" w:rsidRDefault="009E72C4" w:rsidP="00E069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E069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9E72C4" w:rsidRPr="00520517" w:rsidRDefault="009E72C4" w:rsidP="00E069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E069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9E72C4" w:rsidRPr="00A236CA" w:rsidRDefault="009E72C4" w:rsidP="00E069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</w:t>
            </w: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 xml:space="preserve"> tehnicii de tragere prin exercitii fara arc (simulari – cu sau fara corzi elastice)</w:t>
            </w:r>
          </w:p>
          <w:p w:rsidR="009E72C4" w:rsidRDefault="009E72C4" w:rsidP="00E069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A236CA" w:rsidRDefault="009E72C4" w:rsidP="00E069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Asezarea picioarelor</w:t>
            </w:r>
          </w:p>
          <w:p w:rsidR="009E72C4" w:rsidRPr="00A236CA" w:rsidRDefault="009E72C4" w:rsidP="00E069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Orientarea soldurilor</w:t>
            </w:r>
          </w:p>
          <w:p w:rsidR="009E72C4" w:rsidRPr="00A236CA" w:rsidRDefault="009E72C4" w:rsidP="00E069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Pozitia capului</w:t>
            </w:r>
          </w:p>
          <w:p w:rsidR="009E72C4" w:rsidRPr="00A236CA" w:rsidRDefault="009E72C4" w:rsidP="00E069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Fizarea umarului bratului de arc</w:t>
            </w:r>
          </w:p>
          <w:p w:rsidR="009E72C4" w:rsidRPr="00A236CA" w:rsidRDefault="009E72C4" w:rsidP="00E069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Fixarea la barbie</w:t>
            </w:r>
          </w:p>
          <w:p w:rsidR="009E72C4" w:rsidRPr="00A236CA" w:rsidRDefault="009E72C4" w:rsidP="00E069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Alinierea cotului bratului de coarda cu linia sagetii</w:t>
            </w:r>
          </w:p>
          <w:p w:rsidR="009E72C4" w:rsidRPr="00A236CA" w:rsidRDefault="009E72C4" w:rsidP="00E069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Ridicarea bratelor cu umerii jos</w:t>
            </w:r>
          </w:p>
          <w:p w:rsidR="009E72C4" w:rsidRPr="00A236CA" w:rsidRDefault="009E72C4" w:rsidP="00E069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Ridicarea bratelor fara arcuirea spatelui</w:t>
            </w:r>
          </w:p>
          <w:p w:rsidR="009E72C4" w:rsidRPr="00A236CA" w:rsidRDefault="009E72C4" w:rsidP="00E069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Armari cu coarda elastica cu respectarea elementelor invatate</w:t>
            </w:r>
          </w:p>
          <w:p w:rsidR="009E72C4" w:rsidRPr="00A236CA" w:rsidRDefault="009E72C4" w:rsidP="00E069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Declansari cu coarda elastica</w:t>
            </w:r>
          </w:p>
          <w:p w:rsidR="009E72C4" w:rsidRPr="00A236CA" w:rsidRDefault="009E72C4" w:rsidP="00E069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Declansari cu coarda neelastica</w:t>
            </w:r>
          </w:p>
          <w:p w:rsidR="009E72C4" w:rsidRDefault="009E72C4" w:rsidP="00E069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E069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Jocuri de mi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care</w:t>
            </w:r>
          </w:p>
          <w:p w:rsidR="009E72C4" w:rsidRPr="00520517" w:rsidRDefault="009E72C4" w:rsidP="00E0698F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min</w:t>
            </w: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5 repetări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9E72C4" w:rsidRPr="00520517">
        <w:trPr>
          <w:trHeight w:val="278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15- 16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Default="009E72C4" w:rsidP="00093A1A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9E72C4" w:rsidRPr="00520517" w:rsidRDefault="009E72C4" w:rsidP="00093A1A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Pr="00520517" w:rsidRDefault="009E72C4" w:rsidP="00093A1A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Regulie de comportare în competi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>
              <w:rPr>
                <w:i w:val="0"/>
                <w:iCs w:val="0"/>
                <w:sz w:val="20"/>
                <w:szCs w:val="20"/>
              </w:rPr>
              <w:t>ii</w:t>
            </w: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9E72C4" w:rsidRDefault="009E72C4" w:rsidP="00093A1A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4F2AD8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Aplicarea, în întreceri şi concursuri sportive, a potenţialului motric şi tehnico-tactic dobândit</w:t>
            </w:r>
          </w:p>
          <w:p w:rsidR="009E72C4" w:rsidRPr="004F2AD8" w:rsidRDefault="009E72C4" w:rsidP="00093A1A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Pr="004F2AD8" w:rsidRDefault="009E72C4" w:rsidP="00093A1A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4F2AD8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 Învingerea emoţiilor negative şi valorificarea optimă a potenţialului motric şi tehnico-tactic, în întreceri şi concursuri</w:t>
            </w:r>
          </w:p>
          <w:p w:rsidR="009E72C4" w:rsidRPr="004F2AD8" w:rsidRDefault="009E72C4" w:rsidP="00093A1A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956" w:type="dxa"/>
            <w:vAlign w:val="center"/>
          </w:tcPr>
          <w:p w:rsidR="009E72C4" w:rsidRDefault="009E72C4" w:rsidP="00093A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9E72C4" w:rsidRPr="004E5448" w:rsidRDefault="009E72C4" w:rsidP="00093A1A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9E72C4" w:rsidRDefault="009E72C4" w:rsidP="00093A1A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F2AD8">
              <w:rPr>
                <w:rFonts w:ascii="Times New Roman" w:hAnsi="Times New Roman" w:cs="Times New Roman"/>
                <w:sz w:val="20"/>
                <w:szCs w:val="20"/>
              </w:rPr>
              <w:t>elemente de referinta impuse de nivelul performantial standard al varstei</w:t>
            </w:r>
          </w:p>
          <w:p w:rsidR="009E72C4" w:rsidRPr="001C427B" w:rsidRDefault="009E72C4" w:rsidP="00093A1A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1C427B" w:rsidRDefault="009E72C4" w:rsidP="00093A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C427B">
              <w:rPr>
                <w:rFonts w:ascii="Times New Roman" w:hAnsi="Times New Roman" w:cs="Times New Roman"/>
                <w:sz w:val="20"/>
                <w:szCs w:val="20"/>
              </w:rPr>
              <w:t>sportivul incepator trebuie sa cunoasca regulile de baza, respectiv durata tragerii pe seria de 3 sageti – 2 minute, cunoasterea semnalelor de incepere si de incetare a tragerii, precum si notiuni elementare de corectie a abaterilor de zbor a sagetii</w:t>
            </w:r>
          </w:p>
        </w:tc>
        <w:tc>
          <w:tcPr>
            <w:tcW w:w="3670" w:type="dxa"/>
            <w:tcBorders>
              <w:right w:val="single" w:sz="4" w:space="0" w:color="auto"/>
            </w:tcBorders>
          </w:tcPr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prelucrarea regulamentului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programului de concurs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(indica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tehnice)</w:t>
            </w: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Desfă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urarea competi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iei</w:t>
            </w:r>
          </w:p>
          <w:p w:rsidR="009E72C4" w:rsidRDefault="009E72C4" w:rsidP="00093A1A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Încălzire panou apropiat</w:t>
            </w:r>
          </w:p>
          <w:p w:rsidR="009E72C4" w:rsidRDefault="009E72C4" w:rsidP="00093A1A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Încălzire pe 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intă - reglaj</w:t>
            </w:r>
          </w:p>
          <w:p w:rsidR="009E72C4" w:rsidRDefault="009E72C4" w:rsidP="00093A1A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1x18 m</w:t>
            </w:r>
          </w:p>
          <w:p w:rsidR="009E72C4" w:rsidRDefault="009E72C4" w:rsidP="00093A1A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Pauza</w:t>
            </w:r>
          </w:p>
          <w:p w:rsidR="009E72C4" w:rsidRDefault="009E72C4" w:rsidP="00093A1A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1x18</w:t>
            </w: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</w:tr>
    </w:tbl>
    <w:p w:rsidR="009E72C4" w:rsidRDefault="009E72C4" w:rsidP="00D04546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9E72C4" w:rsidRDefault="009E72C4" w:rsidP="00D04546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9E72C4" w:rsidRDefault="009E72C4" w:rsidP="00D04546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9E72C4" w:rsidRDefault="009E72C4" w:rsidP="00D04546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9E72C4" w:rsidRDefault="009E72C4" w:rsidP="00D04546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9E72C4" w:rsidRDefault="009E72C4" w:rsidP="00D04546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9E72C4" w:rsidRDefault="009E72C4" w:rsidP="00D04546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9E72C4" w:rsidRDefault="009E72C4" w:rsidP="00D04546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9E72C4" w:rsidRDefault="009E72C4" w:rsidP="00D04546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9E72C4" w:rsidRDefault="009E72C4" w:rsidP="00D04546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9E72C4" w:rsidRDefault="009E72C4" w:rsidP="00D04546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9E72C4" w:rsidRDefault="009E72C4" w:rsidP="00D04546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9E72C4" w:rsidRDefault="009E72C4" w:rsidP="00D04546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9E72C4" w:rsidRDefault="009E72C4" w:rsidP="00D04546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9E72C4" w:rsidRDefault="009E72C4" w:rsidP="00D04546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9E72C4" w:rsidRPr="00520517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9E72C4" w:rsidRPr="00520517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9E72C4" w:rsidRPr="00520517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9E72C4" w:rsidRPr="00520517" w:rsidRDefault="009E72C4" w:rsidP="00D045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9E72C4" w:rsidRPr="00520517" w:rsidRDefault="009E72C4" w:rsidP="00D045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avansa</w:t>
      </w:r>
      <w:r>
        <w:rPr>
          <w:rFonts w:ascii="Tahoma" w:hAnsi="Tahoma" w:cs="Tahoma"/>
          <w:i/>
          <w:iCs/>
          <w:sz w:val="20"/>
          <w:szCs w:val="20"/>
        </w:rPr>
        <w:t>ț</w:t>
      </w:r>
      <w:r>
        <w:rPr>
          <w:rFonts w:ascii="Times New Roman" w:hAnsi="Times New Roman" w:cs="Times New Roman"/>
          <w:i/>
          <w:iCs/>
          <w:sz w:val="20"/>
          <w:szCs w:val="20"/>
        </w:rPr>
        <w:t>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</w:t>
      </w:r>
      <w:r>
        <w:rPr>
          <w:rFonts w:ascii="Times New Roman" w:hAnsi="Times New Roman" w:cs="Times New Roman"/>
          <w:b/>
          <w:bCs/>
          <w:sz w:val="20"/>
          <w:szCs w:val="20"/>
        </w:rPr>
        <w:t>a de pregătire: competiţională indoor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MEZOCICLUL nr. 6</w:t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6" type="#_x0000_t202" style="position:absolute;margin-left:-5.5pt;margin-top:36.8pt;width:493.95pt;height:71.2pt;z-index:251668480">
            <v:textbox style="mso-next-textbox:#_x0000_s1036;mso-fit-shape-to-text:t">
              <w:txbxContent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OBIECTIVE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INTERMEDIARE 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DE PERFORMAN</w:t>
                  </w:r>
                  <w:r w:rsidRPr="00B57FC8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Ț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Ă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consolidarea procedeelor tehnice şi a acţiunilor tactice însuşite 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dezvoltarea capacităţii motrice specifice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consolidarea elementelor tehnice de tragere pe distanţa de concurs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învăţarea regulamentului de tragere în competiţiile indoor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</w:pPr>
                  <w:r>
                    <w:rPr>
                      <w:rFonts w:ascii="Times New Roman" w:hAnsi="Times New Roman" w:cs="Times New Roman"/>
                    </w:rPr>
                    <w:t>- învăţarea regulilor de comportare în antrenament şi concurs</w:t>
                  </w:r>
                  <w:r>
                    <w:t xml:space="preserve"> 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393B82">
                    <w:rPr>
                      <w:rFonts w:ascii="Times New Roman" w:hAnsi="Times New Roman" w:cs="Times New Roman"/>
                    </w:rPr>
                    <w:t>- cultivarea dorinţei de afirmare în concurs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realizarea a 150 puncte la distanţa 10 m., pe ţinta de 80 cm.</w:t>
                  </w:r>
                </w:p>
                <w:p w:rsidR="009E72C4" w:rsidRPr="00393B82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 w:rsidRPr="00520517">
        <w:rPr>
          <w:rFonts w:ascii="Times New Roman" w:hAnsi="Times New Roman" w:cs="Times New Roman"/>
          <w:sz w:val="20"/>
          <w:szCs w:val="20"/>
        </w:rPr>
        <w:t>07.02 – 6.03.2011</w:t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7" type="#_x0000_t202" style="position:absolute;margin-left:495pt;margin-top:21.3pt;width:227.75pt;height:71.2pt;z-index:251669504">
            <v:textbox style="mso-next-textbox:#_x0000_s1037;mso-fit-shape-to-text:t">
              <w:txbxContent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02D0B">
                    <w:rPr>
                      <w:rFonts w:ascii="Times New Roman" w:hAnsi="Times New Roman" w:cs="Times New Roman"/>
                    </w:rPr>
                    <w:t xml:space="preserve">:   </w:t>
                  </w:r>
                </w:p>
                <w:p w:rsidR="009E72C4" w:rsidRPr="00D02D0B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 xml:space="preserve">- arc lamelă cu mâner, </w:t>
                  </w:r>
                  <w:r>
                    <w:rPr>
                      <w:rFonts w:ascii="Times New Roman" w:hAnsi="Times New Roman" w:cs="Times New Roman"/>
                    </w:rPr>
                    <w:t>10-14 lbs</w:t>
                  </w:r>
                  <w:r w:rsidRPr="00D02D0B">
                    <w:rPr>
                      <w:rFonts w:ascii="Times New Roman" w:hAnsi="Times New Roman" w:cs="Times New Roman"/>
                    </w:rPr>
                    <w:t>. (cl.I-II)</w:t>
                  </w:r>
                </w:p>
                <w:p w:rsidR="009E72C4" w:rsidRPr="00D02D0B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 xml:space="preserve">- arc crosă lemn sau plastic (max. 600g.), lame recurbate, </w:t>
                  </w:r>
                  <w:r>
                    <w:rPr>
                      <w:rFonts w:ascii="Times New Roman" w:hAnsi="Times New Roman" w:cs="Times New Roman"/>
                    </w:rPr>
                    <w:t>16-20 lbs</w:t>
                  </w:r>
                  <w:r w:rsidRPr="00D02D0B">
                    <w:rPr>
                      <w:rFonts w:ascii="Times New Roman" w:hAnsi="Times New Roman" w:cs="Times New Roman"/>
                    </w:rPr>
                    <w:t>. (cl. III-IV)</w:t>
                  </w:r>
                </w:p>
                <w:p w:rsidR="009E72C4" w:rsidRPr="00D02D0B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>- corzi elastice, flexori palmari, gyro-twister</w:t>
                  </w:r>
                </w:p>
              </w:txbxContent>
            </v:textbox>
            <w10:wrap type="square"/>
          </v:shape>
        </w:pict>
      </w:r>
    </w:p>
    <w:p w:rsidR="009E72C4" w:rsidRDefault="009E72C4" w:rsidP="00D04546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9E72C4" w:rsidRDefault="009E72C4" w:rsidP="00D04546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9E72C4" w:rsidRDefault="009E72C4" w:rsidP="00D04546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9E72C4" w:rsidRPr="00520517">
        <w:trPr>
          <w:trHeight w:val="252"/>
        </w:trPr>
        <w:tc>
          <w:tcPr>
            <w:tcW w:w="14410" w:type="dxa"/>
            <w:gridSpan w:val="4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9E72C4" w:rsidRPr="00520517">
        <w:trPr>
          <w:trHeight w:val="252"/>
        </w:trPr>
        <w:tc>
          <w:tcPr>
            <w:tcW w:w="5412" w:type="dxa"/>
            <w:gridSpan w:val="2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9E72C4" w:rsidRPr="00520517">
        <w:trPr>
          <w:trHeight w:val="264"/>
        </w:trPr>
        <w:tc>
          <w:tcPr>
            <w:tcW w:w="5412" w:type="dxa"/>
            <w:gridSpan w:val="2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9E72C4" w:rsidRPr="004E5448">
        <w:trPr>
          <w:trHeight w:val="350"/>
        </w:trPr>
        <w:tc>
          <w:tcPr>
            <w:tcW w:w="1834" w:type="dxa"/>
            <w:vAlign w:val="center"/>
          </w:tcPr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4E5448">
              <w:rPr>
                <w:rFonts w:ascii="Tahoma" w:hAnsi="Tahoma" w:cs="Tahoma"/>
                <w:sz w:val="20"/>
                <w:szCs w:val="20"/>
              </w:rPr>
              <w:t>ș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4E5448">
              <w:rPr>
                <w:rFonts w:ascii="Tahoma" w:hAnsi="Tahoma" w:cs="Tahoma"/>
                <w:sz w:val="20"/>
                <w:szCs w:val="20"/>
              </w:rPr>
              <w:t>ș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4E5448">
              <w:rPr>
                <w:rFonts w:ascii="Tahoma" w:hAnsi="Tahoma" w:cs="Tahoma"/>
                <w:sz w:val="20"/>
                <w:szCs w:val="20"/>
              </w:rPr>
              <w:t>ș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92CDDC"/>
          </w:tcPr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92CDDC"/>
          </w:tcPr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3.1. Aplicarea în probe de control a potenţialului motric şi tehnico-tactic dobândit</w:t>
            </w:r>
          </w:p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probele de control</w:t>
            </w:r>
          </w:p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72C4" w:rsidRPr="004E5448">
        <w:trPr>
          <w:trHeight w:val="542"/>
        </w:trPr>
        <w:tc>
          <w:tcPr>
            <w:tcW w:w="1834" w:type="dxa"/>
            <w:vAlign w:val="center"/>
          </w:tcPr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92CDDC"/>
          </w:tcPr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onsolidarea procedeelor tehnice de bază, specifice tirului cu arcul şi aplicarea lor cu  eficienţă  în competiţiile sportive</w:t>
            </w:r>
          </w:p>
          <w:p w:rsidR="009E72C4" w:rsidRPr="004E5448" w:rsidRDefault="009E72C4" w:rsidP="003A7113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9E72C4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 abordarea tehnicii de tragere se va tine cont de particularitatile morfo-functionale ale fiecarui sportiv, cautandu-se pozitiile comode</w:t>
            </w:r>
          </w:p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executia se raporteaza la elemente tehnice la cerintele tehnicii de baza a categoriei, respectiv se va urmari: aliniere, echilibrarea corpului cu arcul si orientarea spre tinta</w:t>
            </w:r>
          </w:p>
        </w:tc>
        <w:tc>
          <w:tcPr>
            <w:tcW w:w="4666" w:type="dxa"/>
            <w:shd w:val="clear" w:color="auto" w:fill="92CDDC"/>
          </w:tcPr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2.1.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Consolidarea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 procedeelor tehnice de bază, specifice disciplinei sportive</w:t>
            </w:r>
          </w:p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disciplinei sportive</w:t>
            </w:r>
          </w:p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2.3. Consolidarea procedeelor tehnice şi a acţiunilor tactice însuşite</w:t>
            </w:r>
          </w:p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72C4" w:rsidRPr="004E5448">
        <w:trPr>
          <w:trHeight w:val="1421"/>
        </w:trPr>
        <w:tc>
          <w:tcPr>
            <w:tcW w:w="1834" w:type="dxa"/>
            <w:vAlign w:val="center"/>
          </w:tcPr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Acţiuni tactice recomandate individual</w:t>
            </w:r>
          </w:p>
          <w:p w:rsidR="009E72C4" w:rsidRPr="004E5448" w:rsidRDefault="009E72C4" w:rsidP="003A7113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2" w:type="dxa"/>
            <w:shd w:val="clear" w:color="auto" w:fill="92CDDC"/>
          </w:tcPr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9E72C4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elemente 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de referinta impuse de nivelul performantial standard al varstei</w:t>
            </w:r>
          </w:p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sportivul incepator trebuie sa cunoasca regulile de baza, respectiv durata tragerii pe seria de 3 sageti – 2 minute, cunoasterea semnalelor de incepere si de incetare a tragerii, precum si notiuni elementare de corectie a abaterilor de zbor a sagetii</w:t>
            </w:r>
          </w:p>
        </w:tc>
        <w:tc>
          <w:tcPr>
            <w:tcW w:w="4666" w:type="dxa"/>
            <w:shd w:val="clear" w:color="auto" w:fill="92CDDC"/>
          </w:tcPr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Însuşirea şi consolidarea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tirului cu arcul şi aplicarea lor cu  eficienţă  în competiţiile sportive</w:t>
            </w:r>
          </w:p>
        </w:tc>
      </w:tr>
      <w:tr w:rsidR="009E72C4" w:rsidRPr="004E5448">
        <w:trPr>
          <w:trHeight w:val="436"/>
        </w:trPr>
        <w:tc>
          <w:tcPr>
            <w:tcW w:w="1834" w:type="dxa"/>
            <w:vAlign w:val="center"/>
          </w:tcPr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92CDDC"/>
          </w:tcPr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cresterea capacitatii de concentrare a atentiei si distingerea elementelor cu randament mare </w:t>
            </w:r>
          </w:p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cultivarea increderii de sine si a dorintei de a invinge</w:t>
            </w:r>
          </w:p>
        </w:tc>
        <w:tc>
          <w:tcPr>
            <w:tcW w:w="4666" w:type="dxa"/>
            <w:shd w:val="clear" w:color="auto" w:fill="92CDDC"/>
          </w:tcPr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4.1. Manifestarea interesului pentru practicarea sportului de performanţă</w:t>
            </w:r>
          </w:p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4.2. Cultivarea dorinţei de afirmare în disciplina sportivă practicată</w:t>
            </w:r>
          </w:p>
        </w:tc>
      </w:tr>
      <w:tr w:rsidR="009E72C4" w:rsidRPr="004E5448">
        <w:trPr>
          <w:trHeight w:val="1113"/>
        </w:trPr>
        <w:tc>
          <w:tcPr>
            <w:tcW w:w="1834" w:type="dxa"/>
            <w:vAlign w:val="center"/>
          </w:tcPr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92CDDC"/>
          </w:tcPr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invatarea regulamentului simplificat de tragere, de comportament in poligon, a actiunilor permise si a celor strict interzise</w:t>
            </w:r>
          </w:p>
          <w:p w:rsidR="009E72C4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invatarea partilor componente ale arcului si functiile lor</w:t>
            </w:r>
          </w:p>
          <w:p w:rsidR="009E72C4" w:rsidRPr="004E5448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cerinte minimale din regulament si dotarea arcului cu accesorii minimale</w:t>
            </w:r>
          </w:p>
        </w:tc>
        <w:tc>
          <w:tcPr>
            <w:tcW w:w="4666" w:type="dxa"/>
            <w:shd w:val="clear" w:color="auto" w:fill="92CDDC"/>
          </w:tcPr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3.1. Aplicarea, în întreceri şi concursuri sportive, a potenţialului motric şi tehnico-tactic dobândit</w:t>
            </w:r>
          </w:p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9E72C4" w:rsidRPr="004E5448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E72C4" w:rsidRDefault="009E72C4" w:rsidP="00D04546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9E72C4" w:rsidRDefault="009E72C4" w:rsidP="00D04546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07"/>
        <w:gridCol w:w="2956"/>
        <w:gridCol w:w="3670"/>
        <w:gridCol w:w="1714"/>
      </w:tblGrid>
      <w:tr w:rsidR="009E72C4" w:rsidRPr="00520517">
        <w:trPr>
          <w:trHeight w:val="250"/>
        </w:trPr>
        <w:tc>
          <w:tcPr>
            <w:tcW w:w="14541" w:type="dxa"/>
            <w:gridSpan w:val="7"/>
          </w:tcPr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(16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9E72C4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center"/>
          </w:tcPr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2956" w:type="dxa"/>
            <w:vAlign w:val="center"/>
          </w:tcPr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670" w:type="dxa"/>
            <w:tcBorders>
              <w:right w:val="single" w:sz="4" w:space="0" w:color="auto"/>
            </w:tcBorders>
            <w:vAlign w:val="center"/>
          </w:tcPr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9E72C4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2956" w:type="dxa"/>
          </w:tcPr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670" w:type="dxa"/>
            <w:tcBorders>
              <w:right w:val="single" w:sz="4" w:space="0" w:color="auto"/>
            </w:tcBorders>
          </w:tcPr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9E72C4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L1-5-9-13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Default="009E72C4" w:rsidP="00093A1A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Consolidarea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9E72C4" w:rsidRDefault="009E72C4" w:rsidP="00093A1A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985370" w:rsidRDefault="009E72C4" w:rsidP="00093A1A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9E72C4" w:rsidRDefault="009E72C4" w:rsidP="00093A1A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Pr="00985370" w:rsidRDefault="009E72C4" w:rsidP="00093A1A">
            <w:pPr>
              <w:spacing w:after="0" w:line="240" w:lineRule="auto"/>
              <w:ind w:left="227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9E72C4" w:rsidRDefault="009E72C4" w:rsidP="00093A1A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9E72C4" w:rsidRPr="00520517" w:rsidRDefault="009E72C4" w:rsidP="00093A1A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Default="009E72C4" w:rsidP="00093A1A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9E72C4" w:rsidRPr="00520517" w:rsidRDefault="009E72C4" w:rsidP="00093A1A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Pr="00520517" w:rsidRDefault="009E72C4" w:rsidP="00093A1A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Consolidarea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procedeelor tehnice de bază, specifice disciplinei sportive</w:t>
            </w:r>
          </w:p>
        </w:tc>
        <w:tc>
          <w:tcPr>
            <w:tcW w:w="2956" w:type="dxa"/>
          </w:tcPr>
          <w:p w:rsidR="009E72C4" w:rsidRDefault="009E72C4" w:rsidP="00093A1A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Pr="004F2AD8" w:rsidRDefault="009E72C4" w:rsidP="00093A1A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Tragerea la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intă</w:t>
            </w: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Pr="00F47C71" w:rsidRDefault="009E72C4" w:rsidP="00093A1A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Pregătire fizică generală</w:t>
            </w:r>
          </w:p>
        </w:tc>
        <w:tc>
          <w:tcPr>
            <w:tcW w:w="3670" w:type="dxa"/>
            <w:tcBorders>
              <w:right w:val="single" w:sz="4" w:space="0" w:color="auto"/>
            </w:tcBorders>
          </w:tcPr>
          <w:p w:rsidR="009E72C4" w:rsidRPr="00520517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9E72C4" w:rsidRPr="00520517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9E72C4" w:rsidRPr="00520517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9E72C4" w:rsidRPr="00520517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asezarea picioarelor, repartizarea egala a greutatii pe ambele picioare</w:t>
            </w: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armarea</w:t>
            </w: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fixarea</w:t>
            </w: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declansarea</w:t>
            </w: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Tragere la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panou apropiat, 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fără obiectiv valoric</w:t>
            </w:r>
          </w:p>
          <w:p w:rsidR="009E72C4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6F20">
              <w:rPr>
                <w:rFonts w:ascii="Times New Roman" w:hAnsi="Times New Roman" w:cs="Times New Roman"/>
                <w:sz w:val="20"/>
                <w:szCs w:val="20"/>
              </w:rPr>
              <w:t>Tragerea la punct</w:t>
            </w:r>
          </w:p>
          <w:p w:rsidR="009E72C4" w:rsidRPr="00F86F20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6F20">
              <w:rPr>
                <w:rFonts w:ascii="Times New Roman" w:hAnsi="Times New Roman" w:cs="Times New Roman"/>
                <w:sz w:val="20"/>
                <w:szCs w:val="20"/>
              </w:rPr>
              <w:t>Tragerea pe tinta fara obiectiv de scor</w:t>
            </w:r>
          </w:p>
          <w:p w:rsidR="009E72C4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F86F20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Tragerea pe 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intă cu obiectiv cifric</w:t>
            </w:r>
          </w:p>
          <w:p w:rsidR="009E72C4" w:rsidRPr="00520517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pentru dezvoltarea musculaturii picioarelor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armări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fixări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serii x 3 săgeţi</w:t>
            </w: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5</w:t>
            </w:r>
          </w:p>
        </w:tc>
      </w:tr>
      <w:tr w:rsidR="009E72C4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2-6-10-14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Default="009E72C4" w:rsidP="00093A1A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9E72C4" w:rsidRPr="00520517" w:rsidRDefault="009E72C4" w:rsidP="00093A1A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Default="009E72C4" w:rsidP="00093A1A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9E72C4" w:rsidRPr="00520517" w:rsidRDefault="009E72C4" w:rsidP="00093A1A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9E72C4" w:rsidRPr="00520517" w:rsidRDefault="009E72C4" w:rsidP="00093A1A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center"/>
          </w:tcPr>
          <w:p w:rsidR="009E72C4" w:rsidRDefault="009E72C4" w:rsidP="00093A1A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ătăţirea deprinderilor motrice de bază/ utilitar-aplicative necesare practicării disciplinei sportive</w:t>
            </w:r>
          </w:p>
          <w:p w:rsidR="009E72C4" w:rsidRPr="00520517" w:rsidRDefault="009E72C4" w:rsidP="00093A1A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Pr="00520517" w:rsidRDefault="009E72C4" w:rsidP="00093A1A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9E72C4" w:rsidRPr="00520517" w:rsidRDefault="009E72C4" w:rsidP="00093A1A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956" w:type="dxa"/>
          </w:tcPr>
          <w:p w:rsidR="009E72C4" w:rsidRDefault="009E72C4" w:rsidP="00093A1A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Consolidarea tehnicii de tragere</w:t>
            </w: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fizică specifică</w:t>
            </w:r>
          </w:p>
          <w:p w:rsidR="009E72C4" w:rsidRPr="00432536" w:rsidRDefault="009E72C4" w:rsidP="00093A1A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regulamentului simplificat de tragere, de comportament in poligon, a actiunilor permise si a celor strict interzise</w:t>
            </w:r>
          </w:p>
          <w:p w:rsidR="009E72C4" w:rsidRPr="00432536" w:rsidRDefault="009E72C4" w:rsidP="00093A1A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partilor componente ale arcului si functiile lor</w:t>
            </w:r>
          </w:p>
          <w:p w:rsidR="009E72C4" w:rsidRDefault="009E72C4" w:rsidP="00093A1A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9E72C4" w:rsidRDefault="009E72C4" w:rsidP="00093A1A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9E72C4" w:rsidRDefault="009E72C4" w:rsidP="00093A1A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9E72C4" w:rsidRDefault="009E72C4" w:rsidP="00093A1A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9E72C4" w:rsidRPr="00F47C71" w:rsidRDefault="009E72C4" w:rsidP="00093A1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C71">
              <w:rPr>
                <w:rFonts w:ascii="Times New Roman" w:hAnsi="Times New Roman" w:cs="Times New Roman"/>
                <w:sz w:val="20"/>
                <w:szCs w:val="20"/>
              </w:rPr>
              <w:t>Dezvoltarea motricităţii generale prin jocuri de mişcare</w:t>
            </w:r>
          </w:p>
        </w:tc>
        <w:tc>
          <w:tcPr>
            <w:tcW w:w="3670" w:type="dxa"/>
            <w:tcBorders>
              <w:right w:val="single" w:sz="4" w:space="0" w:color="auto"/>
            </w:tcBorders>
            <w:vAlign w:val="center"/>
          </w:tcPr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9E72C4" w:rsidRPr="00A236CA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</w:t>
            </w: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 xml:space="preserve"> tehnicii de tragere prin exercitii fara arc (simulari – cu sau fara corzi elastice)</w:t>
            </w: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A236CA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Asezarea picioarelor</w:t>
            </w:r>
          </w:p>
          <w:p w:rsidR="009E72C4" w:rsidRPr="00A236CA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Orientarea soldurilor</w:t>
            </w:r>
          </w:p>
          <w:p w:rsidR="009E72C4" w:rsidRPr="00A236CA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Pozitia capului</w:t>
            </w:r>
          </w:p>
          <w:p w:rsidR="009E72C4" w:rsidRPr="00A236CA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Fizarea umarului bratului de arc</w:t>
            </w:r>
          </w:p>
          <w:p w:rsidR="009E72C4" w:rsidRPr="00A236CA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Fixarea la barbie</w:t>
            </w:r>
          </w:p>
          <w:p w:rsidR="009E72C4" w:rsidRPr="00A236CA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Alinierea cotului bratului de coarda cu linia sagetii</w:t>
            </w:r>
          </w:p>
          <w:p w:rsidR="009E72C4" w:rsidRPr="00A236CA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Ridicarea bratelor cu umerii jos</w:t>
            </w:r>
          </w:p>
          <w:p w:rsidR="009E72C4" w:rsidRPr="00A236CA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Ridicarea bratelor fara arcuirea spatelui</w:t>
            </w:r>
          </w:p>
          <w:p w:rsidR="009E72C4" w:rsidRPr="00A236CA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Armari cu coarda elastica cu respectarea elementelor invatate</w:t>
            </w:r>
          </w:p>
          <w:p w:rsidR="009E72C4" w:rsidRPr="00A236CA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Declansari cu coarda elastica</w:t>
            </w:r>
          </w:p>
          <w:p w:rsidR="009E72C4" w:rsidRPr="00A236CA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Declansari cu coarda neelastica</w:t>
            </w: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Jocuri de mi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care</w:t>
            </w:r>
          </w:p>
          <w:p w:rsidR="009E72C4" w:rsidRPr="00520517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min</w:t>
            </w: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5 repetări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9E72C4" w:rsidRPr="00520517">
        <w:trPr>
          <w:trHeight w:val="278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3-7-11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Default="009E72C4" w:rsidP="00093A1A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Consolidarea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9E72C4" w:rsidRDefault="009E72C4" w:rsidP="00093A1A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985370" w:rsidRDefault="009E72C4" w:rsidP="00093A1A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9E72C4" w:rsidRDefault="009E72C4" w:rsidP="00093A1A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Pr="00985370" w:rsidRDefault="009E72C4" w:rsidP="00093A1A">
            <w:pPr>
              <w:spacing w:after="0" w:line="240" w:lineRule="auto"/>
              <w:ind w:left="227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9E72C4" w:rsidRDefault="009E72C4" w:rsidP="00093A1A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9E72C4" w:rsidRPr="00520517" w:rsidRDefault="009E72C4" w:rsidP="00093A1A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Default="009E72C4" w:rsidP="00093A1A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9E72C4" w:rsidRPr="00520517" w:rsidRDefault="009E72C4" w:rsidP="00093A1A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Pr="00520517" w:rsidRDefault="009E72C4" w:rsidP="00093A1A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Consolidarea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procedeelor tehnice de bază, specifice disciplinei sportive</w:t>
            </w:r>
          </w:p>
        </w:tc>
        <w:tc>
          <w:tcPr>
            <w:tcW w:w="2956" w:type="dxa"/>
          </w:tcPr>
          <w:p w:rsidR="009E72C4" w:rsidRDefault="009E72C4" w:rsidP="00093A1A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Pr="004F2AD8" w:rsidRDefault="009E72C4" w:rsidP="00093A1A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Tragerea la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intă</w:t>
            </w: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Pr="00F47C71" w:rsidRDefault="009E72C4" w:rsidP="00093A1A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Pregătire fizică generală</w:t>
            </w:r>
          </w:p>
        </w:tc>
        <w:tc>
          <w:tcPr>
            <w:tcW w:w="3670" w:type="dxa"/>
            <w:tcBorders>
              <w:right w:val="single" w:sz="4" w:space="0" w:color="auto"/>
            </w:tcBorders>
          </w:tcPr>
          <w:p w:rsidR="009E72C4" w:rsidRPr="00520517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9E72C4" w:rsidRPr="00520517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9E72C4" w:rsidRPr="00520517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9E72C4" w:rsidRPr="00520517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asezarea picioarelor, repartizarea egala a greutatii pe ambele picioare</w:t>
            </w: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armarea</w:t>
            </w: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fixarea</w:t>
            </w: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declansarea</w:t>
            </w: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Tragere la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panou apropiat, 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fără obiectiv valoric</w:t>
            </w:r>
          </w:p>
          <w:p w:rsidR="009E72C4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6F20">
              <w:rPr>
                <w:rFonts w:ascii="Times New Roman" w:hAnsi="Times New Roman" w:cs="Times New Roman"/>
                <w:sz w:val="20"/>
                <w:szCs w:val="20"/>
              </w:rPr>
              <w:t>Tragerea la punct</w:t>
            </w:r>
          </w:p>
          <w:p w:rsidR="009E72C4" w:rsidRPr="00F86F20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6F20">
              <w:rPr>
                <w:rFonts w:ascii="Times New Roman" w:hAnsi="Times New Roman" w:cs="Times New Roman"/>
                <w:sz w:val="20"/>
                <w:szCs w:val="20"/>
              </w:rPr>
              <w:t>Tragerea pe tinta fara obiectiv de scor</w:t>
            </w:r>
          </w:p>
          <w:p w:rsidR="009E72C4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F86F20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Tragerea pe 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intă cu obiectiv cifric</w:t>
            </w:r>
          </w:p>
          <w:p w:rsidR="009E72C4" w:rsidRPr="00520517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pentru dezvoltarea musculaturii picioarelor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armări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fixări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serii x 3 săgeţi</w:t>
            </w: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5</w:t>
            </w:r>
          </w:p>
        </w:tc>
      </w:tr>
      <w:tr w:rsidR="009E72C4" w:rsidRPr="00520517">
        <w:trPr>
          <w:trHeight w:val="278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4-8-12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Default="009E72C4" w:rsidP="00093A1A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9E72C4" w:rsidRPr="00520517" w:rsidRDefault="009E72C4" w:rsidP="00093A1A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Default="009E72C4" w:rsidP="00093A1A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9E72C4" w:rsidRPr="00520517" w:rsidRDefault="009E72C4" w:rsidP="00093A1A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9E72C4" w:rsidRPr="00520517" w:rsidRDefault="009E72C4" w:rsidP="00093A1A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9E72C4" w:rsidRDefault="009E72C4" w:rsidP="00093A1A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9E72C4" w:rsidRPr="00520517" w:rsidRDefault="009E72C4" w:rsidP="00093A1A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Pr="00520517" w:rsidRDefault="009E72C4" w:rsidP="00093A1A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9E72C4" w:rsidRPr="00520517" w:rsidRDefault="009E72C4" w:rsidP="00093A1A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956" w:type="dxa"/>
          </w:tcPr>
          <w:p w:rsidR="009E72C4" w:rsidRDefault="009E72C4" w:rsidP="00093A1A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Consolidarea tehnicii de tragere</w:t>
            </w: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fizică specifică</w:t>
            </w:r>
          </w:p>
          <w:p w:rsidR="009E72C4" w:rsidRPr="00432536" w:rsidRDefault="009E72C4" w:rsidP="00093A1A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regulamentului simplificat de tragere, de comportament in poligon, a actiunilor permise si a celor strict interzise</w:t>
            </w:r>
          </w:p>
          <w:p w:rsidR="009E72C4" w:rsidRPr="00432536" w:rsidRDefault="009E72C4" w:rsidP="00093A1A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partilor componente ale arcului si functiile lor</w:t>
            </w:r>
          </w:p>
          <w:p w:rsidR="009E72C4" w:rsidRDefault="009E72C4" w:rsidP="00093A1A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9E72C4" w:rsidRDefault="009E72C4" w:rsidP="00093A1A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9E72C4" w:rsidRDefault="009E72C4" w:rsidP="00093A1A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9E72C4" w:rsidRDefault="009E72C4" w:rsidP="00093A1A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9E72C4" w:rsidRPr="00F47C71" w:rsidRDefault="009E72C4" w:rsidP="00093A1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C71">
              <w:rPr>
                <w:rFonts w:ascii="Times New Roman" w:hAnsi="Times New Roman" w:cs="Times New Roman"/>
                <w:sz w:val="20"/>
                <w:szCs w:val="20"/>
              </w:rPr>
              <w:t>Dezvoltarea motricităţii generale prin jocuri de mişcare</w:t>
            </w:r>
          </w:p>
        </w:tc>
        <w:tc>
          <w:tcPr>
            <w:tcW w:w="3670" w:type="dxa"/>
            <w:tcBorders>
              <w:right w:val="single" w:sz="4" w:space="0" w:color="auto"/>
            </w:tcBorders>
          </w:tcPr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9E72C4" w:rsidRPr="00A236CA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</w:t>
            </w: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 xml:space="preserve"> tehnicii de tragere prin exercitii fara arc (simulari – cu sau fara corzi elastice)</w:t>
            </w: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A236CA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Asezarea picioarelor</w:t>
            </w:r>
          </w:p>
          <w:p w:rsidR="009E72C4" w:rsidRPr="00A236CA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Orientarea soldurilor</w:t>
            </w:r>
          </w:p>
          <w:p w:rsidR="009E72C4" w:rsidRPr="00A236CA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Pozitia capului</w:t>
            </w:r>
          </w:p>
          <w:p w:rsidR="009E72C4" w:rsidRPr="00A236CA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Fizarea umarului bratului de arc</w:t>
            </w:r>
          </w:p>
          <w:p w:rsidR="009E72C4" w:rsidRPr="00A236CA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Fixarea la barbie</w:t>
            </w:r>
          </w:p>
          <w:p w:rsidR="009E72C4" w:rsidRPr="00A236CA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Alinierea cotului bratului de coarda cu linia sagetii</w:t>
            </w:r>
          </w:p>
          <w:p w:rsidR="009E72C4" w:rsidRPr="00A236CA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Ridicarea bratelor cu umerii jos</w:t>
            </w:r>
          </w:p>
          <w:p w:rsidR="009E72C4" w:rsidRPr="00A236CA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Ridicarea bratelor fara arcuirea spatelui</w:t>
            </w:r>
          </w:p>
          <w:p w:rsidR="009E72C4" w:rsidRPr="00A236CA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Armari cu coarda elastica cu respectarea elementelor invatate</w:t>
            </w:r>
          </w:p>
          <w:p w:rsidR="009E72C4" w:rsidRPr="00A236CA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Declansari cu coarda elastica</w:t>
            </w:r>
          </w:p>
          <w:p w:rsidR="009E72C4" w:rsidRPr="00A236CA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Declansari cu coarda neelastica</w:t>
            </w: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Jocuri de mi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care</w:t>
            </w:r>
          </w:p>
          <w:p w:rsidR="009E72C4" w:rsidRPr="00520517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min</w:t>
            </w: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5 repetări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9E72C4" w:rsidRPr="00520517">
        <w:trPr>
          <w:trHeight w:val="278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15- 16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Default="009E72C4" w:rsidP="00093A1A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9E72C4" w:rsidRPr="00520517" w:rsidRDefault="009E72C4" w:rsidP="00093A1A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Pr="00520517" w:rsidRDefault="009E72C4" w:rsidP="00093A1A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Regulie de comportare în competi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>
              <w:rPr>
                <w:i w:val="0"/>
                <w:iCs w:val="0"/>
                <w:sz w:val="20"/>
                <w:szCs w:val="20"/>
              </w:rPr>
              <w:t>ii</w:t>
            </w: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9E72C4" w:rsidRDefault="009E72C4" w:rsidP="00093A1A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4F2AD8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Aplicarea, în întreceri şi concursuri sportive, a potenţialului motric şi tehnico-tactic dobândit</w:t>
            </w:r>
          </w:p>
          <w:p w:rsidR="009E72C4" w:rsidRPr="004F2AD8" w:rsidRDefault="009E72C4" w:rsidP="00093A1A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Pr="004F2AD8" w:rsidRDefault="009E72C4" w:rsidP="00093A1A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4F2AD8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 Învingerea emoţiilor negative şi valorificarea optimă a potenţialului motric şi tehnico-tactic, în întreceri şi concursuri</w:t>
            </w:r>
          </w:p>
          <w:p w:rsidR="009E72C4" w:rsidRPr="004F2AD8" w:rsidRDefault="009E72C4" w:rsidP="00093A1A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956" w:type="dxa"/>
            <w:vAlign w:val="center"/>
          </w:tcPr>
          <w:p w:rsidR="009E72C4" w:rsidRDefault="009E72C4" w:rsidP="00093A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9E72C4" w:rsidRPr="004E5448" w:rsidRDefault="009E72C4" w:rsidP="00093A1A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9E72C4" w:rsidRDefault="009E72C4" w:rsidP="00093A1A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F2AD8">
              <w:rPr>
                <w:rFonts w:ascii="Times New Roman" w:hAnsi="Times New Roman" w:cs="Times New Roman"/>
                <w:sz w:val="20"/>
                <w:szCs w:val="20"/>
              </w:rPr>
              <w:t>elemente de referinta impuse de nivelul performantial standard al varstei</w:t>
            </w:r>
          </w:p>
          <w:p w:rsidR="009E72C4" w:rsidRPr="001C427B" w:rsidRDefault="009E72C4" w:rsidP="00093A1A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1C427B" w:rsidRDefault="009E72C4" w:rsidP="00093A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C427B">
              <w:rPr>
                <w:rFonts w:ascii="Times New Roman" w:hAnsi="Times New Roman" w:cs="Times New Roman"/>
                <w:sz w:val="20"/>
                <w:szCs w:val="20"/>
              </w:rPr>
              <w:t>sportivul incepator trebuie sa cunoasca regulile de baza, respectiv durata tragerii pe seria de 3 sageti – 2 minute, cunoasterea semnalelor de incepere si de incetare a tragerii, precum si notiuni elementare de corectie a abaterilor de zbor a sagetii</w:t>
            </w:r>
          </w:p>
        </w:tc>
        <w:tc>
          <w:tcPr>
            <w:tcW w:w="3670" w:type="dxa"/>
            <w:tcBorders>
              <w:right w:val="single" w:sz="4" w:space="0" w:color="auto"/>
            </w:tcBorders>
          </w:tcPr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prelucrarea regulamentului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programului de concurs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(indica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tehnice)</w:t>
            </w: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Desfă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urarea competi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iei</w:t>
            </w:r>
          </w:p>
          <w:p w:rsidR="009E72C4" w:rsidRDefault="009E72C4" w:rsidP="00093A1A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Încălzire panou apropiat</w:t>
            </w:r>
          </w:p>
          <w:p w:rsidR="009E72C4" w:rsidRDefault="009E72C4" w:rsidP="00093A1A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Încălzire pe 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intă - reglaj</w:t>
            </w:r>
          </w:p>
          <w:p w:rsidR="009E72C4" w:rsidRDefault="009E72C4" w:rsidP="00093A1A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1x18 m</w:t>
            </w:r>
          </w:p>
          <w:p w:rsidR="009E72C4" w:rsidRDefault="009E72C4" w:rsidP="00093A1A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Pauza</w:t>
            </w:r>
          </w:p>
          <w:p w:rsidR="009E72C4" w:rsidRDefault="009E72C4" w:rsidP="00093A1A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1x18</w:t>
            </w: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</w:tr>
    </w:tbl>
    <w:p w:rsidR="009E72C4" w:rsidRDefault="009E72C4" w:rsidP="00D04546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9E72C4" w:rsidRDefault="009E72C4" w:rsidP="00D04546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9E72C4" w:rsidRDefault="009E72C4" w:rsidP="00D04546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9E72C4" w:rsidRDefault="009E72C4" w:rsidP="00D04546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9E72C4" w:rsidRDefault="009E72C4" w:rsidP="00D04546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9E72C4" w:rsidRDefault="009E72C4" w:rsidP="00D04546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9E72C4" w:rsidRDefault="009E72C4" w:rsidP="00D04546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9E72C4" w:rsidRDefault="009E72C4" w:rsidP="00D04546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9E72C4" w:rsidRDefault="009E72C4" w:rsidP="00D04546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9E72C4" w:rsidRDefault="009E72C4" w:rsidP="00D04546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9E72C4" w:rsidRDefault="009E72C4" w:rsidP="00D04546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9E72C4" w:rsidRDefault="009E72C4" w:rsidP="00D04546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9E72C4" w:rsidRDefault="009E72C4" w:rsidP="00D04546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9E72C4" w:rsidRPr="00520517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9E72C4" w:rsidRPr="00520517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9E72C4" w:rsidRPr="00520517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9E72C4" w:rsidRPr="00520517" w:rsidRDefault="009E72C4" w:rsidP="00D045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9E72C4" w:rsidRPr="00520517" w:rsidRDefault="009E72C4" w:rsidP="00D045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avansa</w:t>
      </w:r>
      <w:r>
        <w:rPr>
          <w:rFonts w:ascii="Tahoma" w:hAnsi="Tahoma" w:cs="Tahoma"/>
          <w:i/>
          <w:iCs/>
          <w:sz w:val="20"/>
          <w:szCs w:val="20"/>
        </w:rPr>
        <w:t>ț</w:t>
      </w:r>
      <w:r>
        <w:rPr>
          <w:rFonts w:ascii="Times New Roman" w:hAnsi="Times New Roman" w:cs="Times New Roman"/>
          <w:i/>
          <w:iCs/>
          <w:sz w:val="20"/>
          <w:szCs w:val="20"/>
        </w:rPr>
        <w:t>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Etapa de pregătire: tranziţie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MEZOCICLUL nr. 7</w:t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8" type="#_x0000_t202" style="position:absolute;margin-left:-5.5pt;margin-top:36.8pt;width:493.95pt;height:71.2pt;z-index:251670528">
            <v:textbox style="mso-next-textbox:#_x0000_s1038;mso-fit-shape-to-text:t">
              <w:txbxContent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OBIECTIVE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INTERMEDIARE 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DE PERFORMAN</w:t>
                  </w:r>
                  <w:r w:rsidRPr="00B57FC8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Ț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Ă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menţinerea capacităţii motrice generale 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adaptarea la condiţiile atmosferice specifice tragerii outdoor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consolidarea procedeelor tehnice însuşite </w:t>
                  </w:r>
                </w:p>
                <w:p w:rsidR="009E72C4" w:rsidRPr="00393B82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 w:rsidRPr="00520517">
        <w:rPr>
          <w:rFonts w:ascii="Times New Roman" w:hAnsi="Times New Roman" w:cs="Times New Roman"/>
          <w:sz w:val="20"/>
          <w:szCs w:val="20"/>
        </w:rPr>
        <w:t>07.03 – 27.03.2011</w:t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9" type="#_x0000_t202" style="position:absolute;margin-left:495pt;margin-top:21.3pt;width:227.75pt;height:71.2pt;z-index:251671552">
            <v:textbox style="mso-next-textbox:#_x0000_s1039;mso-fit-shape-to-text:t">
              <w:txbxContent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02D0B">
                    <w:rPr>
                      <w:rFonts w:ascii="Times New Roman" w:hAnsi="Times New Roman" w:cs="Times New Roman"/>
                    </w:rPr>
                    <w:t xml:space="preserve">:  </w:t>
                  </w:r>
                </w:p>
                <w:p w:rsidR="009E72C4" w:rsidRPr="00D02D0B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 xml:space="preserve"> - arc lamelă cu mâner, </w:t>
                  </w:r>
                  <w:r>
                    <w:rPr>
                      <w:rFonts w:ascii="Times New Roman" w:hAnsi="Times New Roman" w:cs="Times New Roman"/>
                    </w:rPr>
                    <w:t>10-14 lbs</w:t>
                  </w:r>
                  <w:r w:rsidRPr="00D02D0B">
                    <w:rPr>
                      <w:rFonts w:ascii="Times New Roman" w:hAnsi="Times New Roman" w:cs="Times New Roman"/>
                    </w:rPr>
                    <w:t>. (cl.I-II)</w:t>
                  </w:r>
                </w:p>
                <w:p w:rsidR="009E72C4" w:rsidRPr="00D02D0B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 xml:space="preserve">- arc crosă lemn sau plastic (max. 600g.), lame recurbate, </w:t>
                  </w:r>
                  <w:r>
                    <w:rPr>
                      <w:rFonts w:ascii="Times New Roman" w:hAnsi="Times New Roman" w:cs="Times New Roman"/>
                    </w:rPr>
                    <w:t>16-20 lbs</w:t>
                  </w:r>
                  <w:r w:rsidRPr="00D02D0B">
                    <w:rPr>
                      <w:rFonts w:ascii="Times New Roman" w:hAnsi="Times New Roman" w:cs="Times New Roman"/>
                    </w:rPr>
                    <w:t>. (cl. III-IV)</w:t>
                  </w:r>
                </w:p>
                <w:p w:rsidR="009E72C4" w:rsidRPr="00D02D0B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>- corzi elastice, flexori palmari, gyro-twister</w:t>
                  </w:r>
                </w:p>
              </w:txbxContent>
            </v:textbox>
            <w10:wrap type="square"/>
          </v:shape>
        </w:pict>
      </w:r>
    </w:p>
    <w:p w:rsidR="009E72C4" w:rsidRPr="00520517" w:rsidRDefault="009E72C4" w:rsidP="00D04546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54"/>
        <w:gridCol w:w="1960"/>
        <w:gridCol w:w="1618"/>
        <w:gridCol w:w="650"/>
        <w:gridCol w:w="3402"/>
        <w:gridCol w:w="280"/>
        <w:gridCol w:w="3122"/>
        <w:gridCol w:w="1536"/>
        <w:gridCol w:w="8"/>
      </w:tblGrid>
      <w:tr w:rsidR="009E72C4" w:rsidRPr="00520517">
        <w:trPr>
          <w:trHeight w:val="252"/>
        </w:trPr>
        <w:tc>
          <w:tcPr>
            <w:tcW w:w="14410" w:type="dxa"/>
            <w:gridSpan w:val="11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9E72C4" w:rsidRPr="00520517">
        <w:trPr>
          <w:trHeight w:val="252"/>
        </w:trPr>
        <w:tc>
          <w:tcPr>
            <w:tcW w:w="5412" w:type="dxa"/>
            <w:gridSpan w:val="5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  <w:gridSpan w:val="3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  <w:gridSpan w:val="3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9E72C4" w:rsidRPr="00520517">
        <w:trPr>
          <w:trHeight w:val="264"/>
        </w:trPr>
        <w:tc>
          <w:tcPr>
            <w:tcW w:w="5412" w:type="dxa"/>
            <w:gridSpan w:val="5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  <w:gridSpan w:val="3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  <w:gridSpan w:val="3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9E72C4" w:rsidRPr="00520517">
        <w:trPr>
          <w:trHeight w:val="350"/>
        </w:trPr>
        <w:tc>
          <w:tcPr>
            <w:tcW w:w="1834" w:type="dxa"/>
            <w:gridSpan w:val="3"/>
            <w:vAlign w:val="center"/>
          </w:tcPr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gridSpan w:val="2"/>
            <w:vAlign w:val="center"/>
          </w:tcPr>
          <w:p w:rsidR="009E72C4" w:rsidRPr="00A85991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9E72C4" w:rsidRPr="00A85991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A85991">
              <w:rPr>
                <w:rFonts w:ascii="Tahoma" w:hAnsi="Tahoma" w:cs="Tahoma"/>
                <w:sz w:val="20"/>
                <w:szCs w:val="20"/>
              </w:rPr>
              <w:t>ș</w:t>
            </w: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9E72C4" w:rsidRPr="00A85991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9E72C4" w:rsidRPr="00A85991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9E72C4" w:rsidRPr="00A85991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9E72C4" w:rsidRPr="00A85991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A85991">
              <w:rPr>
                <w:rFonts w:ascii="Tahoma" w:hAnsi="Tahoma" w:cs="Tahoma"/>
                <w:sz w:val="20"/>
                <w:szCs w:val="20"/>
              </w:rPr>
              <w:t>ș</w:t>
            </w: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9E72C4" w:rsidRPr="00A85991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A85991">
              <w:rPr>
                <w:rFonts w:ascii="Tahoma" w:hAnsi="Tahoma" w:cs="Tahoma"/>
                <w:sz w:val="20"/>
                <w:szCs w:val="20"/>
              </w:rPr>
              <w:t>ș</w:t>
            </w: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gridSpan w:val="3"/>
            <w:shd w:val="clear" w:color="auto" w:fill="92CDDC"/>
          </w:tcPr>
          <w:p w:rsidR="009E72C4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</w:t>
            </w:r>
          </w:p>
          <w:p w:rsidR="009E72C4" w:rsidRPr="00520517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9E72C4" w:rsidRPr="00520517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9E72C4" w:rsidRPr="00520517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9E72C4" w:rsidRPr="00520517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gridSpan w:val="3"/>
            <w:shd w:val="clear" w:color="auto" w:fill="92CDDC"/>
          </w:tcPr>
          <w:p w:rsidR="009E72C4" w:rsidRPr="00332121" w:rsidRDefault="009E72C4" w:rsidP="003A7113">
            <w:pPr>
              <w:pStyle w:val="LasfarsitulPeparcursul"/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32121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1.1 Îmbunătăţirea deprinderilor motrice de bază/ utilitar-aplicative necesare practicării disciplinei sportive</w:t>
            </w:r>
          </w:p>
          <w:p w:rsidR="009E72C4" w:rsidRPr="00332121" w:rsidRDefault="009E72C4" w:rsidP="003A7113">
            <w:pPr>
              <w:pStyle w:val="LasfarsitulPeparcursul"/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32121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9E72C4" w:rsidRPr="00332121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21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Consolidarea</w:t>
            </w:r>
            <w:r w:rsidRPr="003321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procedeelor tehnice de bază, specifice disciplinei sportive</w:t>
            </w:r>
            <w:r w:rsidRPr="003321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E72C4" w:rsidRPr="00520517">
        <w:trPr>
          <w:trHeight w:val="278"/>
        </w:trPr>
        <w:tc>
          <w:tcPr>
            <w:tcW w:w="1834" w:type="dxa"/>
            <w:gridSpan w:val="3"/>
            <w:vAlign w:val="center"/>
          </w:tcPr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gridSpan w:val="2"/>
            <w:vAlign w:val="center"/>
          </w:tcPr>
          <w:p w:rsidR="009E72C4" w:rsidRPr="00A85991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9E72C4" w:rsidRPr="00A85991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gridSpan w:val="3"/>
            <w:shd w:val="clear" w:color="auto" w:fill="92CDDC"/>
          </w:tcPr>
          <w:p w:rsidR="009E72C4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n abordarea tehnicii de tragere se va tine cont de particularitatile morfo-functionale ale fiecarui sportiv, cautandu-se pozitiile comode</w:t>
            </w:r>
          </w:p>
          <w:p w:rsidR="009E72C4" w:rsidRPr="000C5C15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0C5C15">
              <w:rPr>
                <w:rFonts w:ascii="Times New Roman" w:hAnsi="Times New Roman" w:cs="Times New Roman"/>
                <w:sz w:val="20"/>
                <w:szCs w:val="20"/>
              </w:rPr>
              <w:t>executia se raporteaza la elemente tehnice la cerintele tehnicii de baza a categoriei, respectiv se va urmari: aliniere, echilibrarea corpului cu arcul si orientarea spre tinta</w:t>
            </w:r>
          </w:p>
        </w:tc>
        <w:tc>
          <w:tcPr>
            <w:tcW w:w="4666" w:type="dxa"/>
            <w:gridSpan w:val="3"/>
            <w:shd w:val="clear" w:color="auto" w:fill="92CDDC"/>
          </w:tcPr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Consolidarea procedeelor tehnice de bază, specifice disciplinei sportive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individuale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elementare,  specifice disciplinei sportive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 Consolidarea procedeelor tehnice şi a acţiunilor tactice însuşite</w:t>
            </w:r>
          </w:p>
        </w:tc>
      </w:tr>
      <w:tr w:rsidR="009E72C4" w:rsidRPr="00520517">
        <w:trPr>
          <w:trHeight w:val="1088"/>
        </w:trPr>
        <w:tc>
          <w:tcPr>
            <w:tcW w:w="1834" w:type="dxa"/>
            <w:gridSpan w:val="3"/>
            <w:vAlign w:val="center"/>
          </w:tcPr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gridSpan w:val="2"/>
            <w:vAlign w:val="center"/>
          </w:tcPr>
          <w:p w:rsidR="009E72C4" w:rsidRPr="00A85991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Acţiuni tactice recomandate individual</w:t>
            </w:r>
          </w:p>
          <w:p w:rsidR="009E72C4" w:rsidRPr="00A85991" w:rsidRDefault="009E72C4" w:rsidP="003A7113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2" w:type="dxa"/>
            <w:gridSpan w:val="3"/>
            <w:shd w:val="clear" w:color="auto" w:fill="92CDDC"/>
          </w:tcPr>
          <w:p w:rsidR="009E72C4" w:rsidRPr="00A85991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9E72C4" w:rsidRPr="000C5C15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imbunatatirea abilitatilor personale in vederea realizarii obiectivelor cifrice</w:t>
            </w:r>
          </w:p>
        </w:tc>
        <w:tc>
          <w:tcPr>
            <w:tcW w:w="4666" w:type="dxa"/>
            <w:gridSpan w:val="3"/>
            <w:shd w:val="clear" w:color="auto" w:fill="92CDDC"/>
          </w:tcPr>
          <w:p w:rsidR="009E72C4" w:rsidRPr="00520517" w:rsidRDefault="009E72C4" w:rsidP="003A71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elemente de referinta impuse de nivelul performantial standard al varst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ei</w:t>
            </w:r>
          </w:p>
        </w:tc>
      </w:tr>
      <w:tr w:rsidR="009E72C4" w:rsidRPr="00520517">
        <w:trPr>
          <w:trHeight w:val="436"/>
        </w:trPr>
        <w:tc>
          <w:tcPr>
            <w:tcW w:w="1834" w:type="dxa"/>
            <w:gridSpan w:val="3"/>
            <w:vAlign w:val="center"/>
          </w:tcPr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gridSpan w:val="2"/>
            <w:vAlign w:val="center"/>
          </w:tcPr>
          <w:p w:rsidR="009E72C4" w:rsidRPr="00A85991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gridSpan w:val="3"/>
            <w:shd w:val="clear" w:color="auto" w:fill="92CDDC"/>
          </w:tcPr>
          <w:p w:rsidR="009E72C4" w:rsidRPr="00A85991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9E72C4" w:rsidRPr="000C5C15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cresterea capacitatii de concentrare a atentiei si distingerea elementelor cu randament mare</w:t>
            </w:r>
          </w:p>
        </w:tc>
        <w:tc>
          <w:tcPr>
            <w:tcW w:w="4666" w:type="dxa"/>
            <w:gridSpan w:val="3"/>
            <w:shd w:val="clear" w:color="auto" w:fill="92CDDC"/>
          </w:tcPr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 Manifestarea interesului pentru practicarea sportului de performanţă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4.2. Cultivarea dorinţei de afirmare în disciplina sportivă practicată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72C4" w:rsidRPr="00520517">
        <w:trPr>
          <w:trHeight w:val="1113"/>
        </w:trPr>
        <w:tc>
          <w:tcPr>
            <w:tcW w:w="1834" w:type="dxa"/>
            <w:gridSpan w:val="3"/>
            <w:vAlign w:val="center"/>
          </w:tcPr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gridSpan w:val="2"/>
            <w:vAlign w:val="center"/>
          </w:tcPr>
          <w:p w:rsidR="009E72C4" w:rsidRPr="00A85991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9E72C4" w:rsidRPr="00A85991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9E72C4" w:rsidRPr="00A85991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9E72C4" w:rsidRPr="00A85991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9E72C4" w:rsidRPr="00A85991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gridSpan w:val="3"/>
            <w:shd w:val="clear" w:color="auto" w:fill="92CDDC"/>
          </w:tcPr>
          <w:p w:rsidR="009E72C4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Însuşirea şi aplicarea mijloacelor şi procedeelor metodice în vederea valorificării potenţialului bio-motric</w:t>
            </w: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tehnico-tactic şi psihic </w:t>
            </w:r>
          </w:p>
          <w:p w:rsidR="009E72C4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0C5C15">
              <w:rPr>
                <w:rFonts w:ascii="Times New Roman" w:hAnsi="Times New Roman" w:cs="Times New Roman"/>
                <w:sz w:val="20"/>
                <w:szCs w:val="20"/>
              </w:rPr>
              <w:t>invatarea partilor componente ale arcului si functiile lor</w:t>
            </w:r>
          </w:p>
          <w:p w:rsidR="009E72C4" w:rsidRPr="000C5C15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0C5C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cerinte minimale din regulament si dotarea arcului cu accesorii minimale</w:t>
            </w:r>
          </w:p>
        </w:tc>
        <w:tc>
          <w:tcPr>
            <w:tcW w:w="4666" w:type="dxa"/>
            <w:gridSpan w:val="3"/>
            <w:shd w:val="clear" w:color="auto" w:fill="92CDDC"/>
          </w:tcPr>
          <w:p w:rsidR="009E72C4" w:rsidRPr="00363F1E" w:rsidRDefault="009E72C4" w:rsidP="003A7113">
            <w:pPr>
              <w:numPr>
                <w:ilvl w:val="1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9E72C4" w:rsidRPr="00363F1E" w:rsidRDefault="009E72C4" w:rsidP="003A7113">
            <w:pPr>
              <w:numPr>
                <w:ilvl w:val="1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5.1. 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  <w:tr w:rsidR="009E72C4" w:rsidRPr="00520517">
        <w:trPr>
          <w:gridAfter w:val="1"/>
          <w:wAfter w:w="8" w:type="dxa"/>
          <w:trHeight w:val="250"/>
        </w:trPr>
        <w:tc>
          <w:tcPr>
            <w:tcW w:w="1440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E72C4" w:rsidRPr="00520517">
        <w:trPr>
          <w:gridAfter w:val="1"/>
          <w:wAfter w:w="8" w:type="dxa"/>
          <w:trHeight w:val="250"/>
        </w:trPr>
        <w:tc>
          <w:tcPr>
            <w:tcW w:w="14402" w:type="dxa"/>
            <w:gridSpan w:val="10"/>
            <w:tcBorders>
              <w:top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(12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9E72C4" w:rsidRPr="00520517">
        <w:trPr>
          <w:gridAfter w:val="1"/>
          <w:wAfter w:w="8" w:type="dxa"/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536" w:type="dxa"/>
            <w:tcBorders>
              <w:lef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9E72C4" w:rsidRPr="00520517">
        <w:trPr>
          <w:gridAfter w:val="1"/>
          <w:wAfter w:w="8" w:type="dxa"/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9E72C4" w:rsidRPr="00520517">
        <w:trPr>
          <w:gridAfter w:val="1"/>
          <w:wAfter w:w="8" w:type="dxa"/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L1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72C4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9E72C4" w:rsidRPr="005D3FCC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0C5C15">
              <w:rPr>
                <w:i w:val="0"/>
                <w:iCs w:val="0"/>
                <w:sz w:val="20"/>
                <w:szCs w:val="20"/>
              </w:rPr>
              <w:t xml:space="preserve">Adaptarea </w:t>
            </w:r>
            <w:r>
              <w:rPr>
                <w:i w:val="0"/>
                <w:iCs w:val="0"/>
                <w:sz w:val="20"/>
                <w:szCs w:val="20"/>
              </w:rPr>
              <w:t xml:space="preserve">tragerii </w:t>
            </w:r>
            <w:r w:rsidRPr="000C5C15">
              <w:rPr>
                <w:i w:val="0"/>
                <w:iCs w:val="0"/>
                <w:sz w:val="20"/>
                <w:szCs w:val="20"/>
              </w:rPr>
              <w:t>la distantele de concurs</w:t>
            </w:r>
          </w:p>
          <w:p w:rsidR="009E72C4" w:rsidRPr="005D3FCC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Adaptarea echipamentului la specificul sezonului outdoor</w:t>
            </w:r>
          </w:p>
          <w:p w:rsidR="009E72C4" w:rsidRPr="000C5C15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Regulamentul de tragere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  <w:vAlign w:val="center"/>
          </w:tcPr>
          <w:p w:rsidR="009E72C4" w:rsidRPr="005D3FCC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5D3FCC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Îmbunătăţirea deprinderilor motrice de bază/ utilitar-aplicative necesare practicării disciplinei sportive</w:t>
            </w:r>
          </w:p>
          <w:p w:rsidR="009E72C4" w:rsidRPr="006F209A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</w:pPr>
            <w:r w:rsidRPr="006F209A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Creşterea indicilor de manifestare a calităţilor motrice de bază şi a celor specifice, potrivit vârstei şi a sexului</w:t>
            </w:r>
          </w:p>
          <w:p w:rsidR="009E72C4" w:rsidRPr="006F209A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</w:pPr>
            <w:r w:rsidRPr="006F209A">
              <w:rPr>
                <w:i w:val="0"/>
                <w:iCs w:val="0"/>
                <w:sz w:val="20"/>
                <w:szCs w:val="20"/>
                <w:lang w:val="it-IT"/>
              </w:rPr>
              <w:t>Consolidarea</w:t>
            </w:r>
            <w:r w:rsidRPr="006F209A"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  <w:t xml:space="preserve"> procedeelor tehnice de bază, specifice disciplinei sportive</w:t>
            </w:r>
          </w:p>
        </w:tc>
        <w:tc>
          <w:tcPr>
            <w:tcW w:w="3402" w:type="dxa"/>
          </w:tcPr>
          <w:p w:rsidR="009E72C4" w:rsidRDefault="009E72C4" w:rsidP="003A71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 xml:space="preserve">Selectia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 adaptarea </w:t>
            </w: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echipamentului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 tragere la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 de concurs</w:t>
            </w:r>
          </w:p>
          <w:p w:rsidR="009E72C4" w:rsidRDefault="009E72C4" w:rsidP="003A71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iuni de regulament - a</w:t>
            </w: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naliza competi</w:t>
            </w:r>
            <w:r w:rsidRPr="005D3FCC">
              <w:rPr>
                <w:rFonts w:ascii="Tahoma" w:hAnsi="Tahoma" w:cs="Tahoma"/>
                <w:sz w:val="20"/>
                <w:szCs w:val="20"/>
              </w:rPr>
              <w:t>ț</w:t>
            </w: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iilor</w:t>
            </w:r>
          </w:p>
          <w:p w:rsidR="009E72C4" w:rsidRDefault="009E72C4" w:rsidP="003A71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D3FCC" w:rsidRDefault="009E72C4" w:rsidP="003A71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motricită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generale prin jocuri de mi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care</w:t>
            </w: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Selec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ia echipamentului: 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Armari cu arcuri de diferite 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rii</w:t>
            </w:r>
          </w:p>
          <w:p w:rsidR="009E72C4" w:rsidRPr="005D3FCC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Mentineri cu arcuri de diferite 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rii</w:t>
            </w:r>
          </w:p>
          <w:p w:rsidR="009E72C4" w:rsidRPr="005D3FCC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Tragere cu arcuri de diferite tă</w:t>
            </w: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rii</w:t>
            </w: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Jocuri de mi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care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min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9E72C4" w:rsidRPr="00520517">
        <w:trPr>
          <w:gridAfter w:val="1"/>
          <w:wAfter w:w="8" w:type="dxa"/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L 2-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6-10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72C4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 xml:space="preserve">Consolidarea elementelor </w:t>
            </w:r>
            <w: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tehnice de bază</w:t>
            </w:r>
          </w:p>
          <w:p w:rsidR="009E72C4" w:rsidRPr="00520517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9E72C4" w:rsidRDefault="009E72C4" w:rsidP="003A7113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9E72C4" w:rsidRPr="00693158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  <w:lang w:val="it-IT"/>
              </w:rPr>
            </w:pPr>
            <w:r w:rsidRPr="00693158"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  <w:t>Adaptarea tragerii la condiţ</w:t>
            </w:r>
            <w:r w:rsidRPr="00693158">
              <w:rPr>
                <w:i w:val="0"/>
                <w:iCs w:val="0"/>
                <w:sz w:val="20"/>
                <w:szCs w:val="20"/>
                <w:lang w:val="it-IT"/>
              </w:rPr>
              <w:t>ii atmosferice variabile</w:t>
            </w:r>
          </w:p>
          <w:p w:rsidR="009E72C4" w:rsidRPr="00693158" w:rsidRDefault="009E72C4" w:rsidP="003A7113">
            <w:pPr>
              <w:pStyle w:val="LasfarsitulPeparcursul"/>
              <w:rPr>
                <w:i w:val="0"/>
                <w:iCs w:val="0"/>
                <w:sz w:val="20"/>
                <w:szCs w:val="20"/>
                <w:lang w:val="it-IT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E72C4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D3FCC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Îmbunătăţirea deprinderilor motrice de bază/ utilitar-aplicative necesare practicării disciplinei sportive</w:t>
            </w:r>
          </w:p>
          <w:p w:rsidR="009E72C4" w:rsidRPr="005D3FCC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Pr="006F209A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</w:pPr>
            <w:r w:rsidRPr="006F209A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Creşterea indicilor de manifestare a calităţilor motrice de bază şi a celor specifice, potrivit vârstei şi a sexului</w:t>
            </w:r>
          </w:p>
          <w:p w:rsidR="009E72C4" w:rsidRPr="006F209A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9E72C4" w:rsidRPr="006F209A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</w:pPr>
            <w:r w:rsidRPr="006F209A">
              <w:rPr>
                <w:i w:val="0"/>
                <w:iCs w:val="0"/>
                <w:sz w:val="20"/>
                <w:szCs w:val="20"/>
                <w:lang w:val="it-IT"/>
              </w:rPr>
              <w:t>Consolidarea</w:t>
            </w:r>
            <w:r w:rsidRPr="006F209A"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  <w:t xml:space="preserve"> procedeelor tehnice de bază, specifice disciplinei sportive</w:t>
            </w:r>
          </w:p>
        </w:tc>
        <w:tc>
          <w:tcPr>
            <w:tcW w:w="3402" w:type="dxa"/>
          </w:tcPr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 elementelor tehnice de bază</w:t>
            </w: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ii de efort specific tirului cu arcul: </w:t>
            </w:r>
          </w:p>
          <w:p w:rsidR="009E72C4" w:rsidRPr="001036FB" w:rsidRDefault="009E72C4" w:rsidP="003A7113">
            <w:pPr>
              <w:pStyle w:val="Header"/>
              <w:numPr>
                <w:ilvl w:val="0"/>
                <w:numId w:val="3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Invatarea tehnicii de tragere prin exercitii fara arc (simulari – cu sau fara corzi elastice)</w:t>
            </w: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Pregătire fizică generală</w:t>
            </w: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Asezarea picioarelor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Orientarea soldurilor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Pozitia capului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Fizarea umarului bratului de arc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Fixarea la barbie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Alinierea cotului bratului de coarda cu linia sagetii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cu umerii jos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fara arcuirea spatelui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Armari cu coarda elastica cu respectarea elementelor invatate</w:t>
            </w:r>
          </w:p>
          <w:p w:rsidR="009E72C4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elastica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neelastica</w:t>
            </w: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Genoflexiuni</w:t>
            </w:r>
          </w:p>
          <w:p w:rsidR="009E72C4" w:rsidRPr="00520517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Abdomene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5 repetări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</w:tc>
      </w:tr>
      <w:tr w:rsidR="009E72C4" w:rsidRPr="00520517">
        <w:trPr>
          <w:gridAfter w:val="1"/>
          <w:wAfter w:w="8" w:type="dxa"/>
          <w:trHeight w:val="3565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L 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7-11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72C4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 xml:space="preserve">Consolidarea elementelor </w:t>
            </w:r>
            <w: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tehnice de bază</w:t>
            </w:r>
          </w:p>
          <w:p w:rsidR="009E72C4" w:rsidRPr="00520517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9E72C4" w:rsidRDefault="009E72C4" w:rsidP="003A7113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9E72C4" w:rsidRPr="00693158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</w:pPr>
            <w:r w:rsidRPr="00693158"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  <w:t>Adaptarea tragerii la condiţii atmosferice variabile</w:t>
            </w:r>
          </w:p>
          <w:p w:rsidR="009E72C4" w:rsidRPr="00693158" w:rsidRDefault="009E72C4" w:rsidP="003A7113">
            <w:pPr>
              <w:pStyle w:val="LasfarsitulPeparcursul"/>
              <w:rPr>
                <w:i w:val="0"/>
                <w:iCs w:val="0"/>
                <w:sz w:val="20"/>
                <w:szCs w:val="20"/>
                <w:lang w:val="it-IT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E72C4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D3FCC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Îmbunătăţirea deprinderilor motrice de bază/ utilitar-aplicative necesare practicării disciplinei sportive</w:t>
            </w:r>
          </w:p>
          <w:p w:rsidR="009E72C4" w:rsidRPr="005D3FCC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Pr="006F209A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</w:pPr>
            <w:r w:rsidRPr="006F209A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Creşterea indicilor de manifestare a calităţilor motrice de bază şi a celor specifice, potrivit vârstei şi a sexului</w:t>
            </w:r>
          </w:p>
          <w:p w:rsidR="009E72C4" w:rsidRPr="006F209A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9E72C4" w:rsidRPr="006F209A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</w:pPr>
            <w:r w:rsidRPr="006F209A">
              <w:rPr>
                <w:i w:val="0"/>
                <w:iCs w:val="0"/>
                <w:sz w:val="20"/>
                <w:szCs w:val="20"/>
                <w:lang w:val="it-IT"/>
              </w:rPr>
              <w:t xml:space="preserve">Consolidarea </w:t>
            </w:r>
            <w:r w:rsidRPr="006F209A"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  <w:t xml:space="preserve"> procedeelor tehnice de bază, specifice disciplinei sportive</w:t>
            </w:r>
          </w:p>
        </w:tc>
        <w:tc>
          <w:tcPr>
            <w:tcW w:w="3402" w:type="dxa"/>
          </w:tcPr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Consolidarea </w:t>
            </w: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tehnicii de tragere prin exercitii cu arcul</w:t>
            </w: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efort specific tirului cu arcul</w:t>
            </w: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Fixarea mainii in manerul arcului</w:t>
            </w: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Pozitia degetelor pe coarda</w:t>
            </w: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Orientarea antebratului bratului de arc in fazele de ridicare si armare</w:t>
            </w: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Ridicarea arcului cu umerii jos</w:t>
            </w: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Intinderea arcului cu umerii jos si utilizarea muschilor spatelui</w:t>
            </w: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Fixarea mainii de coarda la barbie si alinierea cotului cu linia sagetii</w:t>
            </w: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Pozitia antebratului in faza de fixare pentru a asigura un traseu liber corzii</w:t>
            </w: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Invatarea eliberarii corzii</w:t>
            </w: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Intinderea arcului cu urmarirea alinierii reperelor – tinta, ochitor, coarda</w:t>
            </w:r>
          </w:p>
          <w:p w:rsidR="009E72C4" w:rsidRPr="00CE487E" w:rsidRDefault="009E72C4" w:rsidP="003A7113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CE487E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Tragere la panou apropiat cu urmarirea elementelor invatate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08162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624">
              <w:rPr>
                <w:rFonts w:ascii="Times New Roman" w:hAnsi="Times New Roman" w:cs="Times New Roman"/>
                <w:sz w:val="20"/>
                <w:szCs w:val="20"/>
              </w:rPr>
              <w:t>Tragere la panou apropiat cu unghi ridicat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Joc sportiv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9E72C4" w:rsidRPr="00520517">
        <w:trPr>
          <w:gridAfter w:val="1"/>
          <w:wAfter w:w="8" w:type="dxa"/>
          <w:trHeight w:val="3565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4-5-8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72C4" w:rsidRDefault="009E72C4" w:rsidP="00093A1A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 xml:space="preserve">Consolidarea elementelor </w:t>
            </w:r>
            <w: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tehnice de bază</w:t>
            </w:r>
          </w:p>
          <w:p w:rsidR="009E72C4" w:rsidRPr="00520517" w:rsidRDefault="009E72C4" w:rsidP="00093A1A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Default="009E72C4" w:rsidP="00093A1A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</w:t>
            </w:r>
            <w:r w:rsidRPr="00520517">
              <w:rPr>
                <w:i w:val="0"/>
                <w:iCs w:val="0"/>
                <w:sz w:val="20"/>
                <w:szCs w:val="20"/>
              </w:rPr>
              <w:t xml:space="preserve">  specifice tirului cu arcul</w:t>
            </w:r>
          </w:p>
          <w:p w:rsidR="009E72C4" w:rsidRDefault="009E72C4" w:rsidP="00093A1A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9E72C4" w:rsidRPr="00693158" w:rsidRDefault="009E72C4" w:rsidP="00093A1A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</w:pPr>
            <w:r w:rsidRPr="00693158"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  <w:t>Adaptarea tragerii la condiţii atmosferice variabile</w:t>
            </w:r>
          </w:p>
          <w:p w:rsidR="009E72C4" w:rsidRPr="00693158" w:rsidRDefault="009E72C4" w:rsidP="00093A1A">
            <w:pPr>
              <w:pStyle w:val="LasfarsitulPeparcursul"/>
              <w:rPr>
                <w:i w:val="0"/>
                <w:iCs w:val="0"/>
                <w:sz w:val="20"/>
                <w:szCs w:val="20"/>
                <w:lang w:val="it-IT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E72C4" w:rsidRDefault="009E72C4" w:rsidP="00093A1A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D3FCC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Îmbunătăţirea deprinderilor motrice de bază/ utilitar-aplicative necesare practicării disciplinei sportive</w:t>
            </w:r>
          </w:p>
          <w:p w:rsidR="009E72C4" w:rsidRPr="005D3FCC" w:rsidRDefault="009E72C4" w:rsidP="00093A1A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Pr="006F209A" w:rsidRDefault="009E72C4" w:rsidP="00093A1A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</w:pPr>
            <w:r w:rsidRPr="006F209A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Creşterea indicilor de manifestare a calităţilor motrice de bază şi a celor specifice, potrivit vârstei şi a sexului</w:t>
            </w:r>
          </w:p>
          <w:p w:rsidR="009E72C4" w:rsidRPr="006F209A" w:rsidRDefault="009E72C4" w:rsidP="00093A1A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9E72C4" w:rsidRPr="006F209A" w:rsidRDefault="009E72C4" w:rsidP="00093A1A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</w:pPr>
            <w:r w:rsidRPr="006F209A">
              <w:rPr>
                <w:i w:val="0"/>
                <w:iCs w:val="0"/>
                <w:sz w:val="20"/>
                <w:szCs w:val="20"/>
                <w:lang w:val="it-IT"/>
              </w:rPr>
              <w:t xml:space="preserve">Consolidarea </w:t>
            </w:r>
            <w:r w:rsidRPr="006F209A">
              <w:rPr>
                <w:rFonts w:ascii="Times New Roman" w:hAnsi="Times New Roman"/>
                <w:i w:val="0"/>
                <w:iCs w:val="0"/>
                <w:sz w:val="20"/>
                <w:szCs w:val="20"/>
                <w:lang w:val="it-IT"/>
              </w:rPr>
              <w:t xml:space="preserve"> procedeelor tehnice de bază, specifice disciplinei sportive</w:t>
            </w:r>
          </w:p>
        </w:tc>
        <w:tc>
          <w:tcPr>
            <w:tcW w:w="3402" w:type="dxa"/>
          </w:tcPr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Consolidarea </w:t>
            </w: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tehnicii de tragere prin exercitii cu arcul</w:t>
            </w: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efort specific tirului cu arcul</w:t>
            </w: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9E72C4" w:rsidRPr="00520517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9E72C4" w:rsidRPr="00520517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9E72C4" w:rsidRPr="00520517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CE487E" w:rsidRDefault="009E72C4" w:rsidP="00093A1A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Fixarea mainii in manerul arcului</w:t>
            </w:r>
          </w:p>
          <w:p w:rsidR="009E72C4" w:rsidRPr="00CE487E" w:rsidRDefault="009E72C4" w:rsidP="00093A1A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Pozitia degetelor pe coarda</w:t>
            </w:r>
          </w:p>
          <w:p w:rsidR="009E72C4" w:rsidRPr="00CE487E" w:rsidRDefault="009E72C4" w:rsidP="00093A1A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Orientarea antebratului bratului de arc in fazele de ridicare si armare</w:t>
            </w:r>
          </w:p>
          <w:p w:rsidR="009E72C4" w:rsidRPr="00CE487E" w:rsidRDefault="009E72C4" w:rsidP="00093A1A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Ridicarea arcului cu umerii jos</w:t>
            </w:r>
          </w:p>
          <w:p w:rsidR="009E72C4" w:rsidRPr="00CE487E" w:rsidRDefault="009E72C4" w:rsidP="00093A1A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Intinderea arcului cu umerii jos si utilizarea muschilor spatelui</w:t>
            </w:r>
          </w:p>
          <w:p w:rsidR="009E72C4" w:rsidRPr="00CE487E" w:rsidRDefault="009E72C4" w:rsidP="00093A1A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Fixarea mainii de coarda la barbie si alinierea cotului cu linia sagetii</w:t>
            </w:r>
          </w:p>
          <w:p w:rsidR="009E72C4" w:rsidRPr="00CE487E" w:rsidRDefault="009E72C4" w:rsidP="00093A1A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Pozitia antebratului in faza de fixare pentru a asigura un traseu liber corzii</w:t>
            </w:r>
          </w:p>
          <w:p w:rsidR="009E72C4" w:rsidRPr="00CE487E" w:rsidRDefault="009E72C4" w:rsidP="00093A1A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Invatarea eliberarii corzii</w:t>
            </w:r>
          </w:p>
          <w:p w:rsidR="009E72C4" w:rsidRPr="00CE487E" w:rsidRDefault="009E72C4" w:rsidP="00093A1A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Intinderea arcului cu urmarirea alinierii reperelor – tinta, ochitor, coarda</w:t>
            </w:r>
          </w:p>
          <w:p w:rsidR="009E72C4" w:rsidRPr="00CE487E" w:rsidRDefault="009E72C4" w:rsidP="00093A1A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CE487E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Tragere la panou apropiat cu urmarirea elementelor invatate</w:t>
            </w: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081624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624">
              <w:rPr>
                <w:rFonts w:ascii="Times New Roman" w:hAnsi="Times New Roman" w:cs="Times New Roman"/>
                <w:sz w:val="20"/>
                <w:szCs w:val="20"/>
              </w:rPr>
              <w:t>Tragere la panou apropiat cu unghi ridicat</w:t>
            </w: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Joc sportiv</w:t>
            </w: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9E72C4" w:rsidRPr="00520517">
        <w:trPr>
          <w:gridAfter w:val="1"/>
          <w:wAfter w:w="8" w:type="dxa"/>
          <w:trHeight w:val="3565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9-12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72C4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9E72C4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Pr="000C5C15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Reguli de igienă sportivă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E72C4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D3FCC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Îmbunătăţirea deprinderilor motrice de bază/ </w:t>
            </w:r>
            <w:r w:rsidRPr="005D3FCC">
              <w:rPr>
                <w:i w:val="0"/>
                <w:iCs w:val="0"/>
                <w:sz w:val="20"/>
                <w:szCs w:val="20"/>
              </w:rPr>
              <w:t>utilitar-</w:t>
            </w:r>
            <w: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aplicative necesare practicării </w:t>
            </w:r>
            <w:r w:rsidRPr="005D3FCC">
              <w:rPr>
                <w:i w:val="0"/>
                <w:iCs w:val="0"/>
                <w:sz w:val="20"/>
                <w:szCs w:val="20"/>
              </w:rPr>
              <w:t>disciplinei sportive</w:t>
            </w:r>
          </w:p>
          <w:p w:rsidR="009E72C4" w:rsidRPr="005D3FCC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Pr="006F209A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</w:pPr>
            <w:r w:rsidRPr="006F209A">
              <w:rPr>
                <w:rFonts w:ascii="Times New Roman" w:hAnsi="Times New Roman"/>
                <w:i w:val="0"/>
                <w:iCs w:val="0"/>
                <w:sz w:val="20"/>
                <w:szCs w:val="20"/>
                <w:lang w:val="pt-BR"/>
              </w:rPr>
              <w:t>Creşterea indicilor de manifestare a calităţilor motrice de bază şi a celor specifice, potrivit vârstei şi a sexului</w:t>
            </w:r>
          </w:p>
          <w:p w:rsidR="009E72C4" w:rsidRPr="006F209A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402" w:type="dxa"/>
          </w:tcPr>
          <w:p w:rsidR="009E72C4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</w:t>
            </w:r>
          </w:p>
          <w:p w:rsidR="009E72C4" w:rsidRDefault="009E72C4" w:rsidP="003A7113">
            <w:pPr>
              <w:pStyle w:val="ListParagraph"/>
              <w:spacing w:after="0" w:line="24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9E72C4" w:rsidRDefault="009E72C4" w:rsidP="003A7113">
            <w:pPr>
              <w:pStyle w:val="ListParagraph"/>
              <w:spacing w:after="0" w:line="24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9E72C4" w:rsidRDefault="009E72C4" w:rsidP="003A711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9E72C4" w:rsidRPr="009B1B92" w:rsidRDefault="009E72C4" w:rsidP="003A711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  <w:p w:rsidR="009E72C4" w:rsidRDefault="009E72C4" w:rsidP="003A7113">
            <w:pPr>
              <w:pStyle w:val="ListParagraph"/>
              <w:spacing w:after="0" w:line="24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9B1B92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mobilitate</w:t>
            </w: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Alergare </w:t>
            </w: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Pregătire fizică generală</w:t>
            </w: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9B1B92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Flotari fata</w:t>
            </w:r>
          </w:p>
          <w:p w:rsidR="009E72C4" w:rsidRPr="009B1B92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Flotari la spate</w:t>
            </w:r>
          </w:p>
          <w:p w:rsidR="009E72C4" w:rsidRPr="009B1B92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Abdomene</w:t>
            </w:r>
          </w:p>
          <w:p w:rsidR="009E72C4" w:rsidRPr="009B1B92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Genoflexiuni</w:t>
            </w:r>
          </w:p>
          <w:p w:rsidR="009E72C4" w:rsidRPr="009B1B92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Exercitii cu gantere</w:t>
            </w:r>
          </w:p>
          <w:p w:rsidR="009E72C4" w:rsidRPr="009B1B92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Aplecari laterale</w:t>
            </w:r>
          </w:p>
          <w:p w:rsidR="009E72C4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Exercitii cu benzi elastice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Joc sportiv 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Stretching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min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min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</w:tbl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9E72C4" w:rsidRPr="00520517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9E72C4" w:rsidRPr="00520517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9E72C4" w:rsidRPr="00520517" w:rsidRDefault="009E72C4" w:rsidP="00D045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9E72C4" w:rsidRPr="00520517" w:rsidRDefault="009E72C4" w:rsidP="00D045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avansa</w:t>
      </w:r>
      <w:r>
        <w:rPr>
          <w:rFonts w:ascii="Tahoma" w:hAnsi="Tahoma" w:cs="Tahoma"/>
          <w:i/>
          <w:iCs/>
          <w:sz w:val="20"/>
          <w:szCs w:val="20"/>
        </w:rPr>
        <w:t>ț</w:t>
      </w:r>
      <w:r>
        <w:rPr>
          <w:rFonts w:ascii="Times New Roman" w:hAnsi="Times New Roman" w:cs="Times New Roman"/>
          <w:i/>
          <w:iCs/>
          <w:sz w:val="20"/>
          <w:szCs w:val="20"/>
        </w:rPr>
        <w:t>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</w:t>
      </w:r>
      <w:r>
        <w:rPr>
          <w:rFonts w:ascii="Times New Roman" w:hAnsi="Times New Roman" w:cs="Times New Roman"/>
          <w:b/>
          <w:bCs/>
          <w:sz w:val="20"/>
          <w:szCs w:val="20"/>
        </w:rPr>
        <w:t>apa de pregătire: pregătitoare outdoor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MEZOCICLUL nr. 8</w:t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40" type="#_x0000_t202" style="position:absolute;margin-left:-5.5pt;margin-top:36.8pt;width:493.95pt;height:71.2pt;z-index:251672576">
            <v:textbox style="mso-next-textbox:#_x0000_s1040;mso-fit-shape-to-text:t">
              <w:txbxContent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OBIECTIVE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INTERMEDIARE 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DE PERFORMAN</w:t>
                  </w:r>
                  <w:r w:rsidRPr="00B57FC8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Ț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Ă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învăţarea procedeelor de bază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dezvoltarea capacităţii motrice generale şi specifice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învăţarea poziţiei de tragere la distanţe scurte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învăţarea regulamentului de tragere în competiţiile indoor</w:t>
                  </w:r>
                </w:p>
                <w:p w:rsidR="009E72C4" w:rsidRPr="00D94BA9" w:rsidRDefault="009E72C4" w:rsidP="00D04546">
                  <w:pPr>
                    <w:shd w:val="clear" w:color="auto" w:fill="92CDDC"/>
                    <w:spacing w:after="0" w:line="240" w:lineRule="auto"/>
                  </w:pPr>
                  <w:r>
                    <w:rPr>
                      <w:rFonts w:ascii="Times New Roman" w:hAnsi="Times New Roman" w:cs="Times New Roman"/>
                    </w:rPr>
                    <w:t>- învăţarea regulilor de comportare în antrenament şi concurs</w:t>
                  </w:r>
                  <w:r>
                    <w:t xml:space="preserve"> 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28.03 – 24.04</w:t>
      </w:r>
      <w:r w:rsidRPr="00520517">
        <w:rPr>
          <w:rFonts w:ascii="Times New Roman" w:hAnsi="Times New Roman" w:cs="Times New Roman"/>
          <w:sz w:val="20"/>
          <w:szCs w:val="20"/>
        </w:rPr>
        <w:t>.1</w:t>
      </w:r>
      <w:r>
        <w:rPr>
          <w:rFonts w:ascii="Times New Roman" w:hAnsi="Times New Roman" w:cs="Times New Roman"/>
          <w:sz w:val="20"/>
          <w:szCs w:val="20"/>
        </w:rPr>
        <w:t>1</w:t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41" type="#_x0000_t202" style="position:absolute;margin-left:495pt;margin-top:21.3pt;width:227.75pt;height:71.2pt;z-index:251673600">
            <v:textbox style="mso-next-textbox:#_x0000_s1041;mso-fit-shape-to-text:t">
              <w:txbxContent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9E72C4" w:rsidRPr="007C0F1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</w:t>
                  </w: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arc lamelă cu mâner,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10-14 lbs</w:t>
                  </w: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. (cl.I-II)</w:t>
                  </w:r>
                </w:p>
                <w:p w:rsidR="009E72C4" w:rsidRPr="007C0F1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arc crosă lemn sau plastic (max. 600g.), lame recurbate,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16-20 lbs</w:t>
                  </w: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. (cl. III-IV)</w:t>
                  </w:r>
                </w:p>
                <w:p w:rsidR="009E72C4" w:rsidRPr="00D05BB7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corzi elastice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, flexori palmari, gyro-twister</w:t>
                  </w:r>
                </w:p>
              </w:txbxContent>
            </v:textbox>
            <w10:wrap type="square"/>
          </v:shape>
        </w:pict>
      </w:r>
    </w:p>
    <w:p w:rsidR="009E72C4" w:rsidRDefault="009E72C4" w:rsidP="00D04546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9E72C4" w:rsidRDefault="009E72C4" w:rsidP="00D04546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9E72C4" w:rsidRPr="00520517">
        <w:trPr>
          <w:trHeight w:val="252"/>
        </w:trPr>
        <w:tc>
          <w:tcPr>
            <w:tcW w:w="14410" w:type="dxa"/>
            <w:gridSpan w:val="4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9E72C4" w:rsidRPr="00520517">
        <w:trPr>
          <w:trHeight w:val="252"/>
        </w:trPr>
        <w:tc>
          <w:tcPr>
            <w:tcW w:w="5412" w:type="dxa"/>
            <w:gridSpan w:val="2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9E72C4" w:rsidRPr="00520517">
        <w:trPr>
          <w:trHeight w:val="264"/>
        </w:trPr>
        <w:tc>
          <w:tcPr>
            <w:tcW w:w="5412" w:type="dxa"/>
            <w:gridSpan w:val="2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9E72C4" w:rsidRPr="00985370">
        <w:trPr>
          <w:trHeight w:val="350"/>
        </w:trPr>
        <w:tc>
          <w:tcPr>
            <w:tcW w:w="1834" w:type="dxa"/>
            <w:vAlign w:val="center"/>
          </w:tcPr>
          <w:p w:rsidR="009E72C4" w:rsidRPr="00985370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985370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985370">
              <w:rPr>
                <w:rFonts w:ascii="Tahoma" w:hAnsi="Tahoma" w:cs="Tahoma"/>
                <w:sz w:val="20"/>
                <w:szCs w:val="20"/>
              </w:rPr>
              <w:t>ș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985370">
              <w:rPr>
                <w:rFonts w:ascii="Tahoma" w:hAnsi="Tahoma" w:cs="Tahoma"/>
                <w:sz w:val="20"/>
                <w:szCs w:val="20"/>
              </w:rPr>
              <w:t>ș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985370">
              <w:rPr>
                <w:rFonts w:ascii="Tahoma" w:hAnsi="Tahoma" w:cs="Tahoma"/>
                <w:sz w:val="20"/>
                <w:szCs w:val="20"/>
              </w:rPr>
              <w:t>ș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92CDDC"/>
          </w:tcPr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ezvoltarea capacităţii de bilateralitate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ambidextrie)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92CDDC"/>
          </w:tcPr>
          <w:p w:rsidR="009E72C4" w:rsidRPr="00985370" w:rsidRDefault="009E72C4" w:rsidP="003A7113">
            <w:pPr>
              <w:pStyle w:val="LasfarsitulPeparcursul"/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</w:pPr>
            <w:r w:rsidRPr="00985370"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  <w:t>1.1 Îmbunătăţirea deprinderilor motrice de bază/ utilitar-aplicative necesare practicării disciplinei sportive</w:t>
            </w:r>
          </w:p>
          <w:p w:rsidR="009E72C4" w:rsidRPr="00985370" w:rsidRDefault="009E72C4" w:rsidP="003A7113">
            <w:pPr>
              <w:pStyle w:val="LasfarsitulPeparcursul"/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</w:pPr>
            <w:r w:rsidRPr="00985370">
              <w:rPr>
                <w:rFonts w:ascii="Times New Roman" w:hAnsi="Times New Roman"/>
                <w:i w:val="0"/>
                <w:iCs w:val="0"/>
                <w:sz w:val="20"/>
                <w:szCs w:val="2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9E72C4" w:rsidRPr="00985370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2.1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Consolidarea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 procedeelor tehnice de bază, specifice disciplinei sportive </w:t>
            </w:r>
          </w:p>
        </w:tc>
      </w:tr>
      <w:tr w:rsidR="009E72C4" w:rsidRPr="00985370">
        <w:trPr>
          <w:trHeight w:val="542"/>
        </w:trPr>
        <w:tc>
          <w:tcPr>
            <w:tcW w:w="1834" w:type="dxa"/>
            <w:vAlign w:val="center"/>
          </w:tcPr>
          <w:p w:rsidR="009E72C4" w:rsidRPr="00985370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985370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92CDDC"/>
          </w:tcPr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procedeelor tehnice de bază, specifice tirului cu arcul şi aplicarea lor cu  eficienţă  în competiţiile sportive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asezarea picioarelor, repartizarea egala a greutatii pe ambele picioare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armarea: cu bratele pe orizontala, cotul mainii de coarda in aliniere cu sageata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fixarea: pe reperele anatomice – coarda pe varful nasului, mijlocul barbiei, degetul aratator lipit sub barbie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declansarea: eliberarea simultana a celor trei degete de coarda, in prelungirea sagetii, cu pozitie finala lipita pe baza gatului</w:t>
            </w:r>
          </w:p>
          <w:p w:rsidR="009E72C4" w:rsidRPr="00985370" w:rsidRDefault="009E72C4" w:rsidP="003A7113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 abordarea tehnicii de tragere se va tine cont de particularitatile morfo-functionale ale fiecarui sportiv, cautandu-se pozitiile comode</w:t>
            </w:r>
          </w:p>
          <w:p w:rsidR="009E72C4" w:rsidRPr="00985370" w:rsidRDefault="009E72C4" w:rsidP="003A7113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92CDDC"/>
          </w:tcPr>
          <w:p w:rsidR="009E72C4" w:rsidRPr="00985370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2.1.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Consolidarea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 procedeelor tehnice de bază, specifice disciplinei sportive</w:t>
            </w:r>
          </w:p>
          <w:p w:rsidR="009E72C4" w:rsidRPr="00985370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disciplinei sportive</w:t>
            </w:r>
          </w:p>
          <w:p w:rsidR="009E72C4" w:rsidRPr="00985370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2.3. Consolidarea procedeelor tehnice şi a acţiunilor tactice însuşite</w:t>
            </w:r>
          </w:p>
          <w:p w:rsidR="009E72C4" w:rsidRPr="00985370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985370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- executia se raporteaza la elemente tehnice la cerintele tehnicii de baza a categoriei, respectiv se va urmari: aliniere, echilibrarea corpului cu arcul si orientarea spre tinta</w:t>
            </w:r>
          </w:p>
        </w:tc>
      </w:tr>
      <w:tr w:rsidR="009E72C4" w:rsidRPr="00985370">
        <w:trPr>
          <w:trHeight w:val="391"/>
        </w:trPr>
        <w:tc>
          <w:tcPr>
            <w:tcW w:w="1834" w:type="dxa"/>
            <w:vAlign w:val="center"/>
          </w:tcPr>
          <w:p w:rsidR="009E72C4" w:rsidRPr="00985370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985370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9E72C4" w:rsidRPr="00985370" w:rsidRDefault="009E72C4" w:rsidP="003A711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32" w:type="dxa"/>
            <w:shd w:val="clear" w:color="auto" w:fill="92CDDC"/>
          </w:tcPr>
          <w:p w:rsidR="009E72C4" w:rsidRPr="00985370" w:rsidRDefault="009E72C4" w:rsidP="003A7113">
            <w:pPr>
              <w:pStyle w:val="ListParagraph"/>
              <w:spacing w:after="0" w:line="24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66" w:type="dxa"/>
            <w:shd w:val="clear" w:color="auto" w:fill="92CDDC"/>
          </w:tcPr>
          <w:p w:rsidR="009E72C4" w:rsidRPr="00985370" w:rsidRDefault="009E72C4" w:rsidP="003A711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E72C4" w:rsidRPr="00985370">
        <w:trPr>
          <w:trHeight w:val="436"/>
        </w:trPr>
        <w:tc>
          <w:tcPr>
            <w:tcW w:w="1834" w:type="dxa"/>
            <w:vAlign w:val="center"/>
          </w:tcPr>
          <w:p w:rsidR="009E72C4" w:rsidRPr="00985370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985370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92CDDC"/>
          </w:tcPr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cresterea capacitatii de concentrare a atentiei si distingerea elementelor cu randament mare 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cultivarea increderii de sine si a dorintei de a invinge</w:t>
            </w:r>
          </w:p>
        </w:tc>
        <w:tc>
          <w:tcPr>
            <w:tcW w:w="4666" w:type="dxa"/>
            <w:shd w:val="clear" w:color="auto" w:fill="92CDDC"/>
          </w:tcPr>
          <w:p w:rsidR="009E72C4" w:rsidRPr="00985370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</w:t>
            </w:r>
          </w:p>
          <w:p w:rsidR="009E72C4" w:rsidRPr="00985370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4.1. Manifestarea interesului pentru practicarea sportului de performanţă</w:t>
            </w:r>
          </w:p>
          <w:p w:rsidR="009E72C4" w:rsidRPr="00985370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4.2. Cultivarea dorinţei de afirmare în disciplina sportivă practicată</w:t>
            </w:r>
          </w:p>
          <w:p w:rsidR="009E72C4" w:rsidRPr="00985370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985370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72C4" w:rsidRPr="00985370">
        <w:trPr>
          <w:trHeight w:val="1113"/>
        </w:trPr>
        <w:tc>
          <w:tcPr>
            <w:tcW w:w="1834" w:type="dxa"/>
            <w:vAlign w:val="center"/>
          </w:tcPr>
          <w:p w:rsidR="009E72C4" w:rsidRPr="00985370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985370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9E72C4" w:rsidRPr="00985370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92CDDC"/>
          </w:tcPr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Însuşirea şi aplicarea mijloacelor şi procedeelor metodice în vederea valorificării potenţialului bio-motric</w:t>
            </w:r>
            <w:r w:rsidRPr="005E654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 tehnico-tactic şi psihic 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invatarea regulamentului simplificat de tragere, de comportament in poligon, a actiunilor permise si a celor strict interzise</w:t>
            </w:r>
          </w:p>
          <w:p w:rsidR="009E72C4" w:rsidRPr="00985370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invatarea partilor componente ale arcului si functiile lor</w:t>
            </w:r>
          </w:p>
        </w:tc>
        <w:tc>
          <w:tcPr>
            <w:tcW w:w="4666" w:type="dxa"/>
            <w:shd w:val="clear" w:color="auto" w:fill="92CDDC"/>
          </w:tcPr>
          <w:p w:rsidR="009E72C4" w:rsidRPr="00363F1E" w:rsidRDefault="009E72C4" w:rsidP="003A7113">
            <w:pPr>
              <w:numPr>
                <w:ilvl w:val="1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9E72C4" w:rsidRPr="00363F1E" w:rsidRDefault="009E72C4" w:rsidP="003A7113">
            <w:pPr>
              <w:numPr>
                <w:ilvl w:val="1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9E72C4" w:rsidRPr="00363F1E" w:rsidRDefault="009E72C4" w:rsidP="003A7113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</w:tbl>
    <w:p w:rsidR="009E72C4" w:rsidRPr="00985370" w:rsidRDefault="009E72C4" w:rsidP="00D04546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395"/>
        <w:gridCol w:w="3402"/>
        <w:gridCol w:w="3224"/>
        <w:gridCol w:w="1714"/>
      </w:tblGrid>
      <w:tr w:rsidR="009E72C4" w:rsidRPr="00520517">
        <w:trPr>
          <w:trHeight w:val="250"/>
        </w:trPr>
        <w:tc>
          <w:tcPr>
            <w:tcW w:w="14529" w:type="dxa"/>
            <w:gridSpan w:val="7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(16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9E72C4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395" w:type="dxa"/>
            <w:tcBorders>
              <w:lef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9E72C4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395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9E72C4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L1-5-9-13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 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9E72C4" w:rsidRDefault="009E72C4" w:rsidP="003A7113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985370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9E72C4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Pr="00363F1E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9E72C4" w:rsidRPr="00985370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395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Consolidarea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procedeelor tehnice de bază, specifice disciplinei sportive</w:t>
            </w:r>
          </w:p>
        </w:tc>
        <w:tc>
          <w:tcPr>
            <w:tcW w:w="3402" w:type="dxa"/>
          </w:tcPr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 elementelor tehnice de bază</w:t>
            </w: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ii de efort specific tirului cu arcul: </w:t>
            </w:r>
          </w:p>
          <w:p w:rsidR="009E72C4" w:rsidRPr="001036FB" w:rsidRDefault="009E72C4" w:rsidP="003A7113">
            <w:pPr>
              <w:pStyle w:val="Header"/>
              <w:numPr>
                <w:ilvl w:val="0"/>
                <w:numId w:val="3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Invatarea tehnicii de tragere prin exercitii fara arc (simulari – cu sau fara corzi elastice)</w:t>
            </w: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Pregătire fizică generală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Asezarea picioarelor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Orientarea soldurilor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Pozitia capului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Fizarea umarului bratului de arc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Fixarea la barbie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Alinierea cotului bratului de coarda cu linia sagetii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cu umerii jos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fara arcuirea spatelui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Armari cu coarda elastica cu respectarea elementelor invatate</w:t>
            </w:r>
          </w:p>
          <w:p w:rsidR="009E72C4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elastica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neelastica</w:t>
            </w: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Genoflexiuni</w:t>
            </w:r>
          </w:p>
          <w:p w:rsidR="009E72C4" w:rsidRPr="00520517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Abdomene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5 repetări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</w:tc>
      </w:tr>
      <w:tr w:rsidR="009E72C4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2-6-10-14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Consolidarea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 si consolidarea elementelor tehnice de bază</w:t>
            </w:r>
          </w:p>
          <w:p w:rsidR="009E72C4" w:rsidRPr="00520517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9E72C4" w:rsidRPr="00520517" w:rsidRDefault="009E72C4" w:rsidP="003A7113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9E72C4" w:rsidRPr="00520517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395" w:type="dxa"/>
            <w:tcBorders>
              <w:left w:val="single" w:sz="4" w:space="0" w:color="auto"/>
            </w:tcBorders>
            <w:vAlign w:val="center"/>
          </w:tcPr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9E72C4" w:rsidRPr="00520517" w:rsidRDefault="009E72C4" w:rsidP="003A7113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Consolidarea </w:t>
            </w: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tehnicii de tragere prin exercitii cu arcul</w:t>
            </w: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Adaptarea pozi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iei la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 de concurs</w:t>
            </w: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efort specific tirului cu arcul</w:t>
            </w: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Fixarea mainii in manerul arcului</w:t>
            </w: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Pozitia degetelor pe coarda</w:t>
            </w: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Orientarea antebratului bratului de arc in fazele de ridicare si armare</w:t>
            </w: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Ridicarea arcului cu umerii jos</w:t>
            </w: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Intinderea arcului cu umerii jos si utilizarea muschilor spatelui</w:t>
            </w: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Fixarea mainii de coarda la barbie si alinierea cotului cu linia sagetii</w:t>
            </w: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Pozitia antebratului in faza de fixare pentru a asigura un traseu liber corzii</w:t>
            </w: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Invatarea eliberarii corzii</w:t>
            </w: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Intinderea arcului cu urmarirea alinierii reperelor – tinta, ochitor, coarda</w:t>
            </w:r>
          </w:p>
          <w:p w:rsidR="009E72C4" w:rsidRPr="00CE487E" w:rsidRDefault="009E72C4" w:rsidP="003A7113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CE487E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Tragere la panou apropiat cu urmarirea elementelor invatate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08162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624">
              <w:rPr>
                <w:rFonts w:ascii="Times New Roman" w:hAnsi="Times New Roman" w:cs="Times New Roman"/>
                <w:sz w:val="20"/>
                <w:szCs w:val="20"/>
              </w:rPr>
              <w:t>Tragere la panou apropiat cu unghi ridicat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Tragere la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 de concurs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Joc sportiv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9E72C4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4-8 12 16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 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9E72C4" w:rsidRDefault="009E72C4" w:rsidP="003A7113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985370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9E72C4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Pr="00363F1E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9E72C4" w:rsidRPr="00985370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395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Consolidarea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procedeelor tehnice de bază,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specifice disciplinei sportive</w:t>
            </w:r>
          </w:p>
        </w:tc>
        <w:tc>
          <w:tcPr>
            <w:tcW w:w="3402" w:type="dxa"/>
          </w:tcPr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 elementelor tehnice de bază</w:t>
            </w: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ii de efort specific tirului cu arcul: </w:t>
            </w:r>
          </w:p>
          <w:p w:rsidR="009E72C4" w:rsidRPr="001036FB" w:rsidRDefault="009E72C4" w:rsidP="003A7113">
            <w:pPr>
              <w:pStyle w:val="Header"/>
              <w:numPr>
                <w:ilvl w:val="0"/>
                <w:numId w:val="3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Invatarea tehnicii de tragere prin exercitii fara arc (simulari – cu sau fara corzi elastice)</w:t>
            </w: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Pregătire fizică generală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Asezarea picioarelor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Orientarea soldurilor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Pozitia capului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Fizarea umarului bratului de arc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Fixarea la barbie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Alinierea cotului bratului de coarda cu linia sagetii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cu umerii jos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fara arcuirea spatelui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Armari cu coarda elastica cu respectarea elementelor invatate</w:t>
            </w:r>
          </w:p>
          <w:p w:rsidR="009E72C4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elastica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neelastica</w:t>
            </w: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Genoflexiuni</w:t>
            </w:r>
          </w:p>
          <w:p w:rsidR="009E72C4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Abdomene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Streching 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5 repetări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</w:tbl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9E72C4" w:rsidRPr="00520517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9E72C4" w:rsidRPr="00520517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9E72C4" w:rsidRPr="00520517" w:rsidRDefault="009E72C4" w:rsidP="00D045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9E72C4" w:rsidRPr="00520517" w:rsidRDefault="009E72C4" w:rsidP="00D045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avansa</w:t>
      </w:r>
      <w:r>
        <w:rPr>
          <w:rFonts w:ascii="Tahoma" w:hAnsi="Tahoma" w:cs="Tahoma"/>
          <w:i/>
          <w:iCs/>
          <w:sz w:val="20"/>
          <w:szCs w:val="20"/>
        </w:rPr>
        <w:t>ț</w:t>
      </w:r>
      <w:r>
        <w:rPr>
          <w:rFonts w:ascii="Times New Roman" w:hAnsi="Times New Roman" w:cs="Times New Roman"/>
          <w:i/>
          <w:iCs/>
          <w:sz w:val="20"/>
          <w:szCs w:val="20"/>
        </w:rPr>
        <w:t>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Etapa de pregătire: precompetiţională I</w:t>
      </w:r>
      <w:r>
        <w:rPr>
          <w:rFonts w:ascii="Times New Roman" w:hAnsi="Times New Roman" w:cs="Times New Roman"/>
          <w:b/>
          <w:bCs/>
          <w:sz w:val="20"/>
          <w:szCs w:val="20"/>
        </w:rPr>
        <w:tab/>
        <w:t>outdoor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MEZOCICLUL nr. 9</w:t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42" type="#_x0000_t202" style="position:absolute;margin-left:-5.5pt;margin-top:36.8pt;width:493.95pt;height:71.2pt;z-index:251674624">
            <v:textbox style="mso-next-textbox:#_x0000_s1042;mso-fit-shape-to-text:t">
              <w:txbxContent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OBIECTIVE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INTERMEDIARE 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DE PERFORMAN</w:t>
                  </w:r>
                  <w:r w:rsidRPr="00B57FC8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Ț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Ă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consolidarea procedeelor de bază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dezvoltarea capacităţii motrice generale şi specifice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consolidarea elementelor tehnice de tragere la distanţe outdoor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învăţarea regulamentului de tragere în competiţiile outdoor</w:t>
                  </w:r>
                </w:p>
                <w:p w:rsidR="009E72C4" w:rsidRPr="00D94BA9" w:rsidRDefault="009E72C4" w:rsidP="00D04546">
                  <w:pPr>
                    <w:shd w:val="clear" w:color="auto" w:fill="92CDDC"/>
                    <w:spacing w:after="0" w:line="240" w:lineRule="auto"/>
                  </w:pPr>
                  <w:r>
                    <w:rPr>
                      <w:rFonts w:ascii="Times New Roman" w:hAnsi="Times New Roman" w:cs="Times New Roman"/>
                    </w:rPr>
                    <w:t>- învăţarea regulilor de comportare în antrenament şi concurs</w:t>
                  </w:r>
                  <w:r>
                    <w:t xml:space="preserve"> 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25.04 – 22.05.2011</w:t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43" type="#_x0000_t202" style="position:absolute;margin-left:495pt;margin-top:21.3pt;width:227.75pt;height:71.2pt;z-index:251675648">
            <v:textbox style="mso-next-textbox:#_x0000_s1043;mso-fit-shape-to-text:t">
              <w:txbxContent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02D0B">
                    <w:rPr>
                      <w:rFonts w:ascii="Times New Roman" w:hAnsi="Times New Roman" w:cs="Times New Roman"/>
                    </w:rPr>
                    <w:t xml:space="preserve">:  </w:t>
                  </w:r>
                </w:p>
                <w:p w:rsidR="009E72C4" w:rsidRPr="00D02D0B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 xml:space="preserve"> - arc lamelă cu mâner, </w:t>
                  </w:r>
                  <w:r>
                    <w:rPr>
                      <w:rFonts w:ascii="Times New Roman" w:hAnsi="Times New Roman" w:cs="Times New Roman"/>
                    </w:rPr>
                    <w:t>10-14 lbs</w:t>
                  </w:r>
                  <w:r w:rsidRPr="00D02D0B">
                    <w:rPr>
                      <w:rFonts w:ascii="Times New Roman" w:hAnsi="Times New Roman" w:cs="Times New Roman"/>
                    </w:rPr>
                    <w:t>. (cl.I-II)</w:t>
                  </w:r>
                </w:p>
                <w:p w:rsidR="009E72C4" w:rsidRPr="00D02D0B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 xml:space="preserve">- arc crosă lemn sau plastic (max. 600g.), lame recurbate, </w:t>
                  </w:r>
                  <w:r>
                    <w:rPr>
                      <w:rFonts w:ascii="Times New Roman" w:hAnsi="Times New Roman" w:cs="Times New Roman"/>
                    </w:rPr>
                    <w:t>16-20 lbs</w:t>
                  </w:r>
                  <w:r w:rsidRPr="00D02D0B">
                    <w:rPr>
                      <w:rFonts w:ascii="Times New Roman" w:hAnsi="Times New Roman" w:cs="Times New Roman"/>
                    </w:rPr>
                    <w:t>. (cl. III-IV)</w:t>
                  </w:r>
                </w:p>
                <w:p w:rsidR="009E72C4" w:rsidRPr="00D02D0B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>- corzi elastice, flexori palmari, gyro-twister</w:t>
                  </w:r>
                </w:p>
              </w:txbxContent>
            </v:textbox>
            <w10:wrap type="square"/>
          </v:shape>
        </w:pict>
      </w:r>
    </w:p>
    <w:p w:rsidR="009E72C4" w:rsidRDefault="009E72C4" w:rsidP="00D04546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9E72C4" w:rsidRPr="00520517">
        <w:trPr>
          <w:trHeight w:val="252"/>
        </w:trPr>
        <w:tc>
          <w:tcPr>
            <w:tcW w:w="14410" w:type="dxa"/>
            <w:gridSpan w:val="4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9E72C4" w:rsidRPr="00520517">
        <w:trPr>
          <w:trHeight w:val="252"/>
        </w:trPr>
        <w:tc>
          <w:tcPr>
            <w:tcW w:w="5412" w:type="dxa"/>
            <w:gridSpan w:val="2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9E72C4" w:rsidRPr="00520517">
        <w:trPr>
          <w:trHeight w:val="264"/>
        </w:trPr>
        <w:tc>
          <w:tcPr>
            <w:tcW w:w="5412" w:type="dxa"/>
            <w:gridSpan w:val="2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9E72C4" w:rsidRPr="00DA145D">
        <w:trPr>
          <w:trHeight w:val="350"/>
        </w:trPr>
        <w:tc>
          <w:tcPr>
            <w:tcW w:w="1834" w:type="dxa"/>
            <w:vAlign w:val="center"/>
          </w:tcPr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92CDDC"/>
          </w:tcPr>
          <w:p w:rsidR="009E72C4" w:rsidRPr="00DA145D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9E72C4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dezvoltarea capacităţii de bilateralitate (ambidextrie) </w:t>
            </w:r>
          </w:p>
          <w:p w:rsidR="009E72C4" w:rsidRPr="00DA145D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9E72C4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9E72C4" w:rsidRPr="00DA145D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92CDDC"/>
          </w:tcPr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3.1. Aplicarea în probe de control a potenţialului motric şi tehnico-tactic dobândit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probele de control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72C4" w:rsidRPr="00DA145D">
        <w:trPr>
          <w:trHeight w:val="542"/>
        </w:trPr>
        <w:tc>
          <w:tcPr>
            <w:tcW w:w="1834" w:type="dxa"/>
            <w:vAlign w:val="center"/>
          </w:tcPr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92CDDC"/>
          </w:tcPr>
          <w:p w:rsidR="009E72C4" w:rsidRPr="005E654B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procedeelor tehnice de bază, specifice tirului cu arcul şi aplicarea lor cu  eficienţă  în competiţiile sportive</w:t>
            </w:r>
          </w:p>
          <w:p w:rsidR="009E72C4" w:rsidRPr="00DA145D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9E72C4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 abordarea tehnicii de tragere se va tine cont de particularitatile morfo-functionale ale fiecarui sportiv, cautandu-se pozitiile comode</w:t>
            </w:r>
          </w:p>
          <w:p w:rsidR="009E72C4" w:rsidRPr="005E654B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54B">
              <w:rPr>
                <w:rFonts w:ascii="Times New Roman" w:hAnsi="Times New Roman" w:cs="Times New Roman"/>
                <w:sz w:val="20"/>
                <w:szCs w:val="20"/>
              </w:rPr>
              <w:t xml:space="preserve"> executia se raporteaza la elemente tehnice la cerintele tehnicii de baza a categoriei, respectiv se va urmari: aliniere, echilibrarea corpului cu arcul si orientarea spre tinta</w:t>
            </w:r>
          </w:p>
        </w:tc>
        <w:tc>
          <w:tcPr>
            <w:tcW w:w="4666" w:type="dxa"/>
            <w:shd w:val="clear" w:color="auto" w:fill="92CDDC"/>
          </w:tcPr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2.1.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Consolidarea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 procedeelor tehnice de bază, specifice disciplinei sportive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disciplinei sportive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2.3. Consolidarea procedeelor tehnice şi a acţiunilor tactice însuşite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72C4" w:rsidRPr="00DA145D">
        <w:trPr>
          <w:trHeight w:val="1421"/>
        </w:trPr>
        <w:tc>
          <w:tcPr>
            <w:tcW w:w="1834" w:type="dxa"/>
            <w:vAlign w:val="center"/>
          </w:tcPr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Acţiuni tactice recomandate individual</w:t>
            </w:r>
          </w:p>
          <w:p w:rsidR="009E72C4" w:rsidRPr="00DA145D" w:rsidRDefault="009E72C4" w:rsidP="003A7113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DA145D" w:rsidRDefault="009E72C4" w:rsidP="003A7113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2" w:type="dxa"/>
            <w:shd w:val="clear" w:color="auto" w:fill="92CDDC"/>
          </w:tcPr>
          <w:p w:rsidR="009E72C4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însuşirea ac</w:t>
            </w:r>
            <w:r w:rsidRPr="006A3371">
              <w:rPr>
                <w:rFonts w:ascii="Tahoma" w:hAnsi="Tahoma" w:cs="Tahoma"/>
                <w:sz w:val="20"/>
                <w:szCs w:val="20"/>
              </w:rPr>
              <w:t>ț</w:t>
            </w: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iunilor tactice individuale elementare,  specifice tirului cu arcul</w:t>
            </w:r>
          </w:p>
          <w:p w:rsidR="009E72C4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9E72C4" w:rsidRPr="006A3371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92CDDC"/>
          </w:tcPr>
          <w:p w:rsidR="009E72C4" w:rsidRPr="00DA145D" w:rsidRDefault="009E72C4" w:rsidP="003A71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Însuşirea acţiunilor tactice individuale elementare,  specifice tirului cu arcul</w:t>
            </w:r>
          </w:p>
        </w:tc>
      </w:tr>
      <w:tr w:rsidR="009E72C4" w:rsidRPr="00DA145D">
        <w:trPr>
          <w:trHeight w:val="436"/>
        </w:trPr>
        <w:tc>
          <w:tcPr>
            <w:tcW w:w="1834" w:type="dxa"/>
            <w:vAlign w:val="center"/>
          </w:tcPr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92CDDC"/>
          </w:tcPr>
          <w:p w:rsidR="009E72C4" w:rsidRPr="00DA145D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cresterea capacitatii de concentrare a atentiei si distingerea elementelor cu randament mare </w:t>
            </w:r>
          </w:p>
          <w:p w:rsidR="009E72C4" w:rsidRPr="00DA145D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cultivarea increderii de sine si a dorintei de a invinge</w:t>
            </w:r>
          </w:p>
        </w:tc>
        <w:tc>
          <w:tcPr>
            <w:tcW w:w="4666" w:type="dxa"/>
            <w:shd w:val="clear" w:color="auto" w:fill="92CDDC"/>
          </w:tcPr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4.1. Manifestarea interesului pentru practicarea sportului de performanţă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4.2. Cultivarea dorinţei de afirmare în disciplina sportivă practicată</w:t>
            </w:r>
          </w:p>
        </w:tc>
      </w:tr>
      <w:tr w:rsidR="009E72C4" w:rsidRPr="00DA145D">
        <w:trPr>
          <w:trHeight w:val="1113"/>
        </w:trPr>
        <w:tc>
          <w:tcPr>
            <w:tcW w:w="1834" w:type="dxa"/>
            <w:vAlign w:val="center"/>
          </w:tcPr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92CDDC"/>
          </w:tcPr>
          <w:p w:rsidR="009E72C4" w:rsidRPr="00DA145D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area regulamentului simplificat de tragere, de comportament in poligon, a actiunilor permise si a celor strict interzise</w:t>
            </w:r>
          </w:p>
          <w:p w:rsidR="009E72C4" w:rsidRPr="00DA145D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area partilor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componente ale arcului si func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iile lor</w:t>
            </w:r>
          </w:p>
        </w:tc>
        <w:tc>
          <w:tcPr>
            <w:tcW w:w="4666" w:type="dxa"/>
            <w:shd w:val="clear" w:color="auto" w:fill="92CDDC"/>
          </w:tcPr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3.1. Aplicarea, în întreceri şi concursuri sportive, a potenţialului motric şi tehnico-tactic dobândit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E72C4" w:rsidRDefault="009E72C4" w:rsidP="00D04546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07"/>
        <w:gridCol w:w="3402"/>
        <w:gridCol w:w="3224"/>
        <w:gridCol w:w="1714"/>
      </w:tblGrid>
      <w:tr w:rsidR="009E72C4" w:rsidRPr="00520517">
        <w:trPr>
          <w:trHeight w:val="250"/>
        </w:trPr>
        <w:tc>
          <w:tcPr>
            <w:tcW w:w="14541" w:type="dxa"/>
            <w:gridSpan w:val="7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(16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9E72C4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9E72C4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9E72C4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L1-5-9-13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 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9E72C4" w:rsidRDefault="009E72C4" w:rsidP="003A7113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985370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9E72C4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Pr="00363F1E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9E72C4" w:rsidRPr="00985370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Consolidarea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procedeelor tehnice de bază, specifice disciplinei sportive</w:t>
            </w:r>
          </w:p>
        </w:tc>
        <w:tc>
          <w:tcPr>
            <w:tcW w:w="3402" w:type="dxa"/>
          </w:tcPr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 elementelor tehnice de bază</w:t>
            </w: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ii de efort specific tirului cu arcul: </w:t>
            </w:r>
          </w:p>
          <w:p w:rsidR="009E72C4" w:rsidRPr="001036FB" w:rsidRDefault="009E72C4" w:rsidP="003A7113">
            <w:pPr>
              <w:pStyle w:val="Header"/>
              <w:numPr>
                <w:ilvl w:val="0"/>
                <w:numId w:val="3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Invatarea tehnicii de tragere prin exercitii fara arc (simulari – cu sau fara corzi elastice)</w:t>
            </w: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Pregătire fizică generală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Asezarea picioarelor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Orientarea soldurilor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Pozitia capului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Fizarea umarului bratului de arc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Fixarea la barbie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Alinierea cotului bratului de coarda cu linia sagetii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cu umerii jos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fara arcuirea spatelui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Armari cu coarda elastica cu respectarea elementelor invatate</w:t>
            </w:r>
          </w:p>
          <w:p w:rsidR="009E72C4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elastica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neelastica</w:t>
            </w: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Genu</w:t>
            </w: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flexiuni</w:t>
            </w:r>
          </w:p>
          <w:p w:rsidR="009E72C4" w:rsidRPr="00520517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Abdomene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5 repetări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</w:tc>
      </w:tr>
      <w:tr w:rsidR="009E72C4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2-6-10-14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Consolidarea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 si consolidarea elementelor tehnice de bază</w:t>
            </w:r>
          </w:p>
          <w:p w:rsidR="009E72C4" w:rsidRPr="00520517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9E72C4" w:rsidRPr="00520517" w:rsidRDefault="009E72C4" w:rsidP="003A7113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9E72C4" w:rsidRPr="00520517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center"/>
          </w:tcPr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9E72C4" w:rsidRPr="00520517" w:rsidRDefault="009E72C4" w:rsidP="003A7113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Consolidarea </w:t>
            </w: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tehnicii de tragere prin exercitii cu arcul</w:t>
            </w: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Adaptarea pozi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iei la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 de concurs</w:t>
            </w: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efort specific tirului cu arcul</w:t>
            </w: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Fixarea mainii in manerul arcului</w:t>
            </w: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Pozitia degetelor pe coarda</w:t>
            </w: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Orientarea antebratului bratului de arc in fazele de ridicare si armare</w:t>
            </w: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Ridicarea arcului cu umerii jos</w:t>
            </w: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Intinderea arcului cu umerii jos si utilizarea muschilor spatelui</w:t>
            </w: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Fixarea mainii de coarda la barbie si alinierea cotului cu linia sagetii</w:t>
            </w: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Pozitia antebratului in faza de fixare pentru a asigura un traseu liber corzii</w:t>
            </w: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Invatarea eliberarii corzii</w:t>
            </w: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Intinderea arcului cu urmarirea alinierii reperelor – tinta, ochitor, coarda</w:t>
            </w:r>
          </w:p>
          <w:p w:rsidR="009E72C4" w:rsidRPr="00CE487E" w:rsidRDefault="009E72C4" w:rsidP="003A7113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CE487E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Tragere la panou apropiat cu urmarirea elementelor invatate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08162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624">
              <w:rPr>
                <w:rFonts w:ascii="Times New Roman" w:hAnsi="Times New Roman" w:cs="Times New Roman"/>
                <w:sz w:val="20"/>
                <w:szCs w:val="20"/>
              </w:rPr>
              <w:t>Tragere la panou apropiat cu unghi ridicat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Tragere la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 de concurs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Joc sportiv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9E72C4" w:rsidRPr="00520517">
        <w:trPr>
          <w:trHeight w:val="1979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3-7-11-15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 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9E72C4" w:rsidRDefault="009E72C4" w:rsidP="003A7113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985370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9E72C4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Pr="00363F1E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9E72C4" w:rsidRPr="00985370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9E72C4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9E72C4" w:rsidRPr="00520517" w:rsidRDefault="009E72C4" w:rsidP="00747869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9E72C4" w:rsidRPr="00520517" w:rsidRDefault="009E72C4" w:rsidP="00747869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Consolidarea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procedeelor tehnice de bază, specifice disciplinei sportive</w:t>
            </w:r>
          </w:p>
        </w:tc>
        <w:tc>
          <w:tcPr>
            <w:tcW w:w="3402" w:type="dxa"/>
          </w:tcPr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 elementelor tehnice de bază</w:t>
            </w: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ii de efort specific tirului cu arcul: </w:t>
            </w:r>
          </w:p>
          <w:p w:rsidR="009E72C4" w:rsidRPr="001036FB" w:rsidRDefault="009E72C4" w:rsidP="003A7113">
            <w:pPr>
              <w:pStyle w:val="Header"/>
              <w:numPr>
                <w:ilvl w:val="0"/>
                <w:numId w:val="3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Invatarea tehnicii de tragere prin exercitii fara arc (simulari – cu sau fara corzi elastice)</w:t>
            </w: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Pregătire fizică generală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Asezarea picioarelor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Orientarea soldurilor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Pozitia capului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Fizarea umarului bratului de arc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Fixarea la barbie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Alinierea cotului bratului de coarda cu linia sagetii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cu umerii jos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fara arcuirea spatelui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Armari cu coarda elastica cu respectarea elementelor invatate</w:t>
            </w:r>
          </w:p>
          <w:p w:rsidR="009E72C4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elastica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neelastica</w:t>
            </w: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Genoflexiuni</w:t>
            </w:r>
          </w:p>
          <w:p w:rsidR="009E72C4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Abdomene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Streching 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5 repetări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9E72C4" w:rsidRPr="00520517">
        <w:trPr>
          <w:trHeight w:val="1979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4-8-12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Default="009E72C4" w:rsidP="00093A1A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Consolidarea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 si consolidarea elementelor tehnice de bază</w:t>
            </w:r>
          </w:p>
          <w:p w:rsidR="009E72C4" w:rsidRPr="00520517" w:rsidRDefault="009E72C4" w:rsidP="00093A1A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Default="009E72C4" w:rsidP="00093A1A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9E72C4" w:rsidRPr="00520517" w:rsidRDefault="009E72C4" w:rsidP="00093A1A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9E72C4" w:rsidRPr="00520517" w:rsidRDefault="009E72C4" w:rsidP="00093A1A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9E72C4" w:rsidRPr="00520517" w:rsidRDefault="009E72C4" w:rsidP="00747869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9E72C4" w:rsidRPr="00520517" w:rsidRDefault="009E72C4" w:rsidP="00747869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9E72C4" w:rsidRPr="00520517" w:rsidRDefault="009E72C4" w:rsidP="00747869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Consolidarea </w:t>
            </w: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tehnicii de tragere prin exercitii cu arcul</w:t>
            </w: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Adaptarea pozi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iei la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 de concurs</w:t>
            </w: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efort specific tirului cu arcul</w:t>
            </w: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9E72C4" w:rsidRPr="00520517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9E72C4" w:rsidRPr="00520517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9E72C4" w:rsidRPr="00520517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CE487E" w:rsidRDefault="009E72C4" w:rsidP="00093A1A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Fixarea mainii in manerul arcului</w:t>
            </w:r>
          </w:p>
          <w:p w:rsidR="009E72C4" w:rsidRPr="00CE487E" w:rsidRDefault="009E72C4" w:rsidP="00093A1A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Pozitia degetelor pe coarda</w:t>
            </w:r>
          </w:p>
          <w:p w:rsidR="009E72C4" w:rsidRPr="00CE487E" w:rsidRDefault="009E72C4" w:rsidP="00093A1A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Orientarea antebratului bratului de arc in fazele de ridicare si armare</w:t>
            </w:r>
          </w:p>
          <w:p w:rsidR="009E72C4" w:rsidRPr="00CE487E" w:rsidRDefault="009E72C4" w:rsidP="00093A1A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Ridicarea arcului cu umerii jos</w:t>
            </w:r>
          </w:p>
          <w:p w:rsidR="009E72C4" w:rsidRPr="00CE487E" w:rsidRDefault="009E72C4" w:rsidP="00093A1A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Intinderea arcului cu umerii jos si utilizarea muschilor spatelui</w:t>
            </w:r>
          </w:p>
          <w:p w:rsidR="009E72C4" w:rsidRPr="00CE487E" w:rsidRDefault="009E72C4" w:rsidP="00093A1A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Fixarea mainii de coarda la barbie si alinierea cotului cu linia sagetii</w:t>
            </w:r>
          </w:p>
          <w:p w:rsidR="009E72C4" w:rsidRPr="00CE487E" w:rsidRDefault="009E72C4" w:rsidP="00093A1A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Pozitia antebratului in faza de fixare pentru a asigura un traseu liber corzii</w:t>
            </w:r>
          </w:p>
          <w:p w:rsidR="009E72C4" w:rsidRPr="00CE487E" w:rsidRDefault="009E72C4" w:rsidP="00093A1A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Invatarea eliberarii corzii</w:t>
            </w:r>
          </w:p>
          <w:p w:rsidR="009E72C4" w:rsidRPr="00CE487E" w:rsidRDefault="009E72C4" w:rsidP="00093A1A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Intinderea arcului cu urmarirea alinierii reperelor – tinta, ochitor, coarda</w:t>
            </w:r>
          </w:p>
          <w:p w:rsidR="009E72C4" w:rsidRPr="00CE487E" w:rsidRDefault="009E72C4" w:rsidP="00093A1A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CE487E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Tragere la panou apropiat cu urmarirea elementelor invatate</w:t>
            </w: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081624" w:rsidRDefault="009E72C4" w:rsidP="00093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624">
              <w:rPr>
                <w:rFonts w:ascii="Times New Roman" w:hAnsi="Times New Roman" w:cs="Times New Roman"/>
                <w:sz w:val="20"/>
                <w:szCs w:val="20"/>
              </w:rPr>
              <w:t>Tragere la panou apropiat cu unghi ridicat</w:t>
            </w: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Tragere la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 de concurs</w:t>
            </w: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Joc sportiv</w:t>
            </w: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9E72C4" w:rsidRPr="00520517">
        <w:trPr>
          <w:trHeight w:val="1979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15-16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9E72C4" w:rsidRPr="00520517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Pr="00520517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Regulie de comportare în competi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>
              <w:rPr>
                <w:i w:val="0"/>
                <w:iCs w:val="0"/>
                <w:sz w:val="20"/>
                <w:szCs w:val="20"/>
              </w:rPr>
              <w:t>ii</w:t>
            </w: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9E72C4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4F2AD8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Aplicarea, în întreceri şi concursuri sportive, a potenţialului motric şi tehnico-tactic dobândit</w:t>
            </w:r>
          </w:p>
          <w:p w:rsidR="009E72C4" w:rsidRPr="004F2AD8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Pr="004F2AD8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4F2AD8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 Învingerea emoţiilor negative şi valorificarea optimă a potenţialului motric şi tehnico-tactic, în întreceri şi concursuri</w:t>
            </w:r>
          </w:p>
          <w:p w:rsidR="009E72C4" w:rsidRPr="004F2AD8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9E72C4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9E72C4" w:rsidRPr="004E5448" w:rsidRDefault="009E72C4" w:rsidP="003A7113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9E72C4" w:rsidRDefault="009E72C4" w:rsidP="003A7113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F2AD8">
              <w:rPr>
                <w:rFonts w:ascii="Times New Roman" w:hAnsi="Times New Roman" w:cs="Times New Roman"/>
                <w:sz w:val="20"/>
                <w:szCs w:val="20"/>
              </w:rPr>
              <w:t>elemente de referinta impuse de nivelul performantial standard al varstei</w:t>
            </w:r>
          </w:p>
          <w:p w:rsidR="009E72C4" w:rsidRPr="001C427B" w:rsidRDefault="009E72C4" w:rsidP="003A711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1C427B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C427B">
              <w:rPr>
                <w:rFonts w:ascii="Times New Roman" w:hAnsi="Times New Roman" w:cs="Times New Roman"/>
                <w:sz w:val="20"/>
                <w:szCs w:val="20"/>
              </w:rPr>
              <w:t>sportivul incepator trebuie sa cunoasca regulile de baza, respectiv durata tragerii pe seria de 3 sageti – 2 minute, cunoasterea semnalelor de incepere si de incetare a tragerii, precum si notiuni elementare de corectie a abaterilor de zbor a sagetii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prelucrarea regulamentului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programului de concurs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(indica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tehnice)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Desfă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urarea competi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iei</w:t>
            </w:r>
          </w:p>
          <w:p w:rsidR="009E72C4" w:rsidRDefault="009E72C4" w:rsidP="003A7113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Încălzire panou apropiat</w:t>
            </w:r>
          </w:p>
          <w:p w:rsidR="009E72C4" w:rsidRDefault="009E72C4" w:rsidP="003A7113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Încălzire pe 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intă - reglaj</w:t>
            </w:r>
          </w:p>
          <w:p w:rsidR="009E72C4" w:rsidRDefault="009E72C4" w:rsidP="003A7113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1x18 m</w:t>
            </w:r>
          </w:p>
          <w:p w:rsidR="009E72C4" w:rsidRDefault="009E72C4" w:rsidP="003A7113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Pauza</w:t>
            </w:r>
          </w:p>
          <w:p w:rsidR="009E72C4" w:rsidRDefault="009E72C4" w:rsidP="003A7113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1x18 m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</w:tr>
    </w:tbl>
    <w:p w:rsidR="009E72C4" w:rsidRDefault="009E72C4" w:rsidP="00D04546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9E72C4" w:rsidRDefault="009E72C4" w:rsidP="00D04546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9E72C4" w:rsidRDefault="009E72C4" w:rsidP="00D04546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9E72C4" w:rsidRDefault="009E72C4" w:rsidP="00D04546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9E72C4" w:rsidRPr="00520517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>LANUL DE PREGĂTIRE PE MEZOCICLURI</w:t>
      </w:r>
    </w:p>
    <w:p w:rsidR="009E72C4" w:rsidRPr="00520517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9E72C4" w:rsidRPr="00520517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9E72C4" w:rsidRPr="00520517" w:rsidRDefault="009E72C4" w:rsidP="00D045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9E72C4" w:rsidRPr="00520517" w:rsidRDefault="009E72C4" w:rsidP="00D045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avansa</w:t>
      </w:r>
      <w:r>
        <w:rPr>
          <w:rFonts w:ascii="Tahoma" w:hAnsi="Tahoma" w:cs="Tahoma"/>
          <w:i/>
          <w:iCs/>
          <w:sz w:val="20"/>
          <w:szCs w:val="20"/>
        </w:rPr>
        <w:t>ț</w:t>
      </w:r>
      <w:r>
        <w:rPr>
          <w:rFonts w:ascii="Times New Roman" w:hAnsi="Times New Roman" w:cs="Times New Roman"/>
          <w:i/>
          <w:iCs/>
          <w:sz w:val="20"/>
          <w:szCs w:val="20"/>
        </w:rPr>
        <w:t>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Etapa de pregătire: precompetiţională II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>outdoor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MEZOCICLUL nr. 10</w:t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44" type="#_x0000_t202" style="position:absolute;margin-left:-5.5pt;margin-top:36.8pt;width:493.95pt;height:71.2pt;z-index:251676672">
            <v:textbox style="mso-next-textbox:#_x0000_s1044;mso-fit-shape-to-text:t">
              <w:txbxContent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OBIECTIVE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INTERMEDIARE 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DE PERFORMAN</w:t>
                  </w:r>
                  <w:r w:rsidRPr="00B57FC8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Ț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Ă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consolidarea procedeelor de bază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dezvoltarea capacităţii motrice generale şi specifice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consolidarea elementelor tehnice de tragere la distanţa de concurs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învăţarea regulamentului de tragere în competiţiile outdoor</w:t>
                  </w:r>
                </w:p>
                <w:p w:rsidR="009E72C4" w:rsidRPr="00D94BA9" w:rsidRDefault="009E72C4" w:rsidP="00D04546">
                  <w:pPr>
                    <w:shd w:val="clear" w:color="auto" w:fill="92CDDC"/>
                    <w:spacing w:after="0" w:line="240" w:lineRule="auto"/>
                  </w:pPr>
                  <w:r>
                    <w:rPr>
                      <w:rFonts w:ascii="Times New Roman" w:hAnsi="Times New Roman" w:cs="Times New Roman"/>
                    </w:rPr>
                    <w:t>- învăţarea regulilor de comportare în antrenament şi concurs</w:t>
                  </w:r>
                  <w:r>
                    <w:t xml:space="preserve"> 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23.05 – 26.06</w:t>
      </w:r>
      <w:r w:rsidRPr="00520517">
        <w:rPr>
          <w:rFonts w:ascii="Times New Roman" w:hAnsi="Times New Roman" w:cs="Times New Roman"/>
          <w:sz w:val="20"/>
          <w:szCs w:val="20"/>
        </w:rPr>
        <w:t>.2011</w:t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45" type="#_x0000_t202" style="position:absolute;margin-left:495pt;margin-top:21.3pt;width:227.75pt;height:71.2pt;z-index:251677696">
            <v:textbox style="mso-next-textbox:#_x0000_s1045;mso-fit-shape-to-text:t">
              <w:txbxContent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02D0B">
                    <w:rPr>
                      <w:rFonts w:ascii="Times New Roman" w:hAnsi="Times New Roman" w:cs="Times New Roman"/>
                    </w:rPr>
                    <w:t xml:space="preserve">:  </w:t>
                  </w:r>
                </w:p>
                <w:p w:rsidR="009E72C4" w:rsidRPr="00D02D0B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 xml:space="preserve"> - arc lamelă cu mâner, </w:t>
                  </w:r>
                  <w:r>
                    <w:rPr>
                      <w:rFonts w:ascii="Times New Roman" w:hAnsi="Times New Roman" w:cs="Times New Roman"/>
                    </w:rPr>
                    <w:t>10-14 lbs</w:t>
                  </w:r>
                  <w:r w:rsidRPr="00D02D0B">
                    <w:rPr>
                      <w:rFonts w:ascii="Times New Roman" w:hAnsi="Times New Roman" w:cs="Times New Roman"/>
                    </w:rPr>
                    <w:t>. (cl.I-II)</w:t>
                  </w:r>
                </w:p>
                <w:p w:rsidR="009E72C4" w:rsidRPr="00D02D0B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 xml:space="preserve">- arc crosă lemn sau plastic (max. 600g.), lame recurbate, </w:t>
                  </w:r>
                  <w:r>
                    <w:rPr>
                      <w:rFonts w:ascii="Times New Roman" w:hAnsi="Times New Roman" w:cs="Times New Roman"/>
                    </w:rPr>
                    <w:t>16-20 lbs</w:t>
                  </w:r>
                  <w:r w:rsidRPr="00D02D0B">
                    <w:rPr>
                      <w:rFonts w:ascii="Times New Roman" w:hAnsi="Times New Roman" w:cs="Times New Roman"/>
                    </w:rPr>
                    <w:t>. (cl. III-IV)</w:t>
                  </w:r>
                </w:p>
                <w:p w:rsidR="009E72C4" w:rsidRPr="00D02D0B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>- corzi elastice, flexori palmari, gyro-twister</w:t>
                  </w:r>
                </w:p>
              </w:txbxContent>
            </v:textbox>
            <w10:wrap type="square"/>
          </v:shape>
        </w:pict>
      </w:r>
    </w:p>
    <w:p w:rsidR="009E72C4" w:rsidRDefault="009E72C4" w:rsidP="00D04546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9E72C4" w:rsidRPr="00520517">
        <w:trPr>
          <w:trHeight w:val="252"/>
        </w:trPr>
        <w:tc>
          <w:tcPr>
            <w:tcW w:w="14410" w:type="dxa"/>
            <w:gridSpan w:val="4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9E72C4" w:rsidRPr="00520517">
        <w:trPr>
          <w:trHeight w:val="252"/>
        </w:trPr>
        <w:tc>
          <w:tcPr>
            <w:tcW w:w="5412" w:type="dxa"/>
            <w:gridSpan w:val="2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9E72C4" w:rsidRPr="00520517">
        <w:trPr>
          <w:trHeight w:val="264"/>
        </w:trPr>
        <w:tc>
          <w:tcPr>
            <w:tcW w:w="5412" w:type="dxa"/>
            <w:gridSpan w:val="2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9E72C4" w:rsidRPr="00DA145D">
        <w:trPr>
          <w:trHeight w:val="350"/>
        </w:trPr>
        <w:tc>
          <w:tcPr>
            <w:tcW w:w="1834" w:type="dxa"/>
            <w:vAlign w:val="center"/>
          </w:tcPr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92CDDC"/>
          </w:tcPr>
          <w:p w:rsidR="009E72C4" w:rsidRPr="00DA145D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9E72C4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dezvoltarea capacităţii de bilateralitate (ambidextrie) </w:t>
            </w:r>
          </w:p>
          <w:p w:rsidR="009E72C4" w:rsidRPr="00DA145D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9E72C4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9E72C4" w:rsidRPr="00DA145D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92CDDC"/>
          </w:tcPr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3.1. Aplicarea în probe de control a potenţialului motric şi tehnico-tactic dobândit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probele de control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72C4" w:rsidRPr="00DA145D">
        <w:trPr>
          <w:trHeight w:val="542"/>
        </w:trPr>
        <w:tc>
          <w:tcPr>
            <w:tcW w:w="1834" w:type="dxa"/>
            <w:vAlign w:val="center"/>
          </w:tcPr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92CDDC"/>
          </w:tcPr>
          <w:p w:rsidR="009E72C4" w:rsidRPr="005E654B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procedeelor tehnice de bază, specifice tirului cu arcul şi aplicarea lor cu  eficienţă  în competiţiile sportive</w:t>
            </w:r>
          </w:p>
          <w:p w:rsidR="009E72C4" w:rsidRPr="00DA145D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9E72C4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 abordarea tehnicii de tragere se va tine cont de particularitatile morfo-functionale ale fiecarui sportiv, cautandu-se pozitiile comode</w:t>
            </w:r>
          </w:p>
          <w:p w:rsidR="009E72C4" w:rsidRPr="005E654B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54B">
              <w:rPr>
                <w:rFonts w:ascii="Times New Roman" w:hAnsi="Times New Roman" w:cs="Times New Roman"/>
                <w:sz w:val="20"/>
                <w:szCs w:val="20"/>
              </w:rPr>
              <w:t xml:space="preserve"> executia se raporteaza la elemente tehnice la cerintele tehnicii de baza a categoriei, respectiv se va urmari: aliniere, echilibrarea corpului cu arcul si orientarea spre tinta</w:t>
            </w:r>
          </w:p>
        </w:tc>
        <w:tc>
          <w:tcPr>
            <w:tcW w:w="4666" w:type="dxa"/>
            <w:shd w:val="clear" w:color="auto" w:fill="92CDDC"/>
          </w:tcPr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2.1.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Consolidarea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 procedeelor tehnice de bază, specifice disciplinei sportive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disciplinei sportive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2.3. Consolidarea procedeelor tehnice şi a acţiunilor tactice însuşite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72C4" w:rsidRPr="00DA145D">
        <w:trPr>
          <w:trHeight w:val="1421"/>
        </w:trPr>
        <w:tc>
          <w:tcPr>
            <w:tcW w:w="1834" w:type="dxa"/>
            <w:vAlign w:val="center"/>
          </w:tcPr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Acţiuni tactice recomandate individual</w:t>
            </w:r>
          </w:p>
          <w:p w:rsidR="009E72C4" w:rsidRPr="00DA145D" w:rsidRDefault="009E72C4" w:rsidP="003A7113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DA145D" w:rsidRDefault="009E72C4" w:rsidP="003A7113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2" w:type="dxa"/>
            <w:shd w:val="clear" w:color="auto" w:fill="92CDDC"/>
          </w:tcPr>
          <w:p w:rsidR="009E72C4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însuşirea ac</w:t>
            </w:r>
            <w:r w:rsidRPr="006A3371">
              <w:rPr>
                <w:rFonts w:ascii="Tahoma" w:hAnsi="Tahoma" w:cs="Tahoma"/>
                <w:sz w:val="20"/>
                <w:szCs w:val="20"/>
              </w:rPr>
              <w:t>ț</w:t>
            </w: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iunilor tactice individuale elementare,  specifice tirului cu arcul</w:t>
            </w:r>
          </w:p>
          <w:p w:rsidR="009E72C4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9E72C4" w:rsidRPr="006A3371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92CDDC"/>
          </w:tcPr>
          <w:p w:rsidR="009E72C4" w:rsidRPr="00DA145D" w:rsidRDefault="009E72C4" w:rsidP="003A71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Însuşirea acţiunilor tactice individuale elementare,  specifice tirului cu arcul</w:t>
            </w:r>
          </w:p>
        </w:tc>
      </w:tr>
      <w:tr w:rsidR="009E72C4" w:rsidRPr="00DA145D">
        <w:trPr>
          <w:trHeight w:val="436"/>
        </w:trPr>
        <w:tc>
          <w:tcPr>
            <w:tcW w:w="1834" w:type="dxa"/>
            <w:vAlign w:val="center"/>
          </w:tcPr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92CDDC"/>
          </w:tcPr>
          <w:p w:rsidR="009E72C4" w:rsidRPr="00DA145D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cresterea capacitatii de concentrare a atentiei si distingerea elementelor cu randament mare </w:t>
            </w:r>
          </w:p>
          <w:p w:rsidR="009E72C4" w:rsidRPr="00DA145D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cultivarea increderii de sine si a dorintei de a invinge</w:t>
            </w:r>
          </w:p>
        </w:tc>
        <w:tc>
          <w:tcPr>
            <w:tcW w:w="4666" w:type="dxa"/>
            <w:shd w:val="clear" w:color="auto" w:fill="92CDDC"/>
          </w:tcPr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4.1. Manifestarea interesului pentru practicarea sportului de performanţă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4.2. Cultivarea dorinţei de afirmare în disciplina sportivă practicată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72C4" w:rsidRPr="00DA145D">
        <w:trPr>
          <w:trHeight w:val="1113"/>
        </w:trPr>
        <w:tc>
          <w:tcPr>
            <w:tcW w:w="1834" w:type="dxa"/>
            <w:vAlign w:val="center"/>
          </w:tcPr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92CDDC"/>
          </w:tcPr>
          <w:p w:rsidR="009E72C4" w:rsidRPr="00DA145D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area regulamentului simplificat de tragere, de comportament in poligon, a actiunilor permise si a celor strict interzise</w:t>
            </w:r>
          </w:p>
          <w:p w:rsidR="009E72C4" w:rsidRPr="00DA145D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area partilor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componente ale arcului si func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iile lor</w:t>
            </w:r>
          </w:p>
        </w:tc>
        <w:tc>
          <w:tcPr>
            <w:tcW w:w="4666" w:type="dxa"/>
            <w:shd w:val="clear" w:color="auto" w:fill="92CDDC"/>
          </w:tcPr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3.1. Aplicarea, în întreceri şi concursuri sportive, a potenţialului motric şi tehnico-tactic dobândit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E72C4" w:rsidRDefault="009E72C4" w:rsidP="00D04546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395"/>
        <w:gridCol w:w="3402"/>
        <w:gridCol w:w="3224"/>
        <w:gridCol w:w="1714"/>
      </w:tblGrid>
      <w:tr w:rsidR="009E72C4" w:rsidRPr="00520517">
        <w:trPr>
          <w:trHeight w:val="250"/>
        </w:trPr>
        <w:tc>
          <w:tcPr>
            <w:tcW w:w="14529" w:type="dxa"/>
            <w:gridSpan w:val="7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(20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9E72C4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395" w:type="dxa"/>
            <w:tcBorders>
              <w:lef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9E72C4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395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9E72C4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747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L1-5-9-13-17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 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9E72C4" w:rsidRDefault="009E72C4" w:rsidP="003A7113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985370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9E72C4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Pr="00363F1E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9E72C4" w:rsidRPr="00985370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395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Consolidarea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procedeelor tehnice de bază, specifice disciplinei sportive</w:t>
            </w:r>
          </w:p>
        </w:tc>
        <w:tc>
          <w:tcPr>
            <w:tcW w:w="3402" w:type="dxa"/>
          </w:tcPr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 elementelor tehnice de bază</w:t>
            </w: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ii de efort specific tirului cu arcul: </w:t>
            </w:r>
          </w:p>
          <w:p w:rsidR="009E72C4" w:rsidRPr="001036FB" w:rsidRDefault="009E72C4" w:rsidP="003A7113">
            <w:pPr>
              <w:pStyle w:val="Header"/>
              <w:numPr>
                <w:ilvl w:val="0"/>
                <w:numId w:val="3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Invatarea tehnicii de tragere prin exercitii fara arc (simulari – cu sau fara corzi elastice)</w:t>
            </w: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Pregătire fizică generală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Asezarea picioarelor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Orientarea soldurilor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Pozitia capului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Fizarea umarului bratului de arc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Fixarea la barbie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Alinierea cotului bratului de coarda cu linia sagetii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cu umerii jos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fara arcuirea spatelui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Armari cu coarda elastica cu respectarea elementelor invatate</w:t>
            </w:r>
          </w:p>
          <w:p w:rsidR="009E72C4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elastica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neelastica</w:t>
            </w: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Genu</w:t>
            </w: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flexiuni</w:t>
            </w:r>
          </w:p>
          <w:p w:rsidR="009E72C4" w:rsidRPr="00520517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Abdomene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5 repetări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</w:tc>
      </w:tr>
      <w:tr w:rsidR="009E72C4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747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2-6-10-14-18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Consolidarea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 si consolidarea elementelor tehnice de bază</w:t>
            </w:r>
          </w:p>
          <w:p w:rsidR="009E72C4" w:rsidRPr="00520517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9E72C4" w:rsidRPr="00520517" w:rsidRDefault="009E72C4" w:rsidP="003A7113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9E72C4" w:rsidRPr="00520517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395" w:type="dxa"/>
            <w:tcBorders>
              <w:left w:val="single" w:sz="4" w:space="0" w:color="auto"/>
            </w:tcBorders>
            <w:vAlign w:val="center"/>
          </w:tcPr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9E72C4" w:rsidRPr="00520517" w:rsidRDefault="009E72C4" w:rsidP="003A7113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Consolidarea </w:t>
            </w: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tehnicii de tragere prin exercitii cu arcul</w:t>
            </w: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Adaptarea pozi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iei la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 de concurs</w:t>
            </w: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efort specific tirului cu arcul</w:t>
            </w: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Fixarea mainii in manerul arcului</w:t>
            </w: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Pozitia degetelor pe coarda</w:t>
            </w: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Orientarea antebratului bratului de arc in fazele de ridicare si armare</w:t>
            </w: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Ridicarea arcului cu umerii jos</w:t>
            </w: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Intinderea arcului cu umerii jos si utilizarea muschilor spatelui</w:t>
            </w: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Fixarea mainii de coarda la barbie si alinierea cotului cu linia sagetii</w:t>
            </w: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Pozitia antebratului in faza de fixare pentru a asigura un traseu liber corzii</w:t>
            </w: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Invatarea eliberarii corzii</w:t>
            </w: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Intinderea arcului cu urmarirea alinierii reperelor – tinta, ochitor, coarda</w:t>
            </w:r>
          </w:p>
          <w:p w:rsidR="009E72C4" w:rsidRPr="00CE487E" w:rsidRDefault="009E72C4" w:rsidP="003A7113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CE487E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Tragere la panou apropiat cu urmarirea elementelor invatate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08162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624">
              <w:rPr>
                <w:rFonts w:ascii="Times New Roman" w:hAnsi="Times New Roman" w:cs="Times New Roman"/>
                <w:sz w:val="20"/>
                <w:szCs w:val="20"/>
              </w:rPr>
              <w:t>Tragere la panou apropiat cu unghi ridicat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Tragere la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 de concurs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Joc sportiv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9E72C4" w:rsidRPr="00520517">
        <w:trPr>
          <w:trHeight w:val="1979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747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3-7-11-15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 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9E72C4" w:rsidRDefault="009E72C4" w:rsidP="003A7113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985370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9E72C4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Pr="00363F1E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9E72C4" w:rsidRPr="00985370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395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Îmbunătăţirea deprinderilor motrice de bază/ utilitar-aplicative necesare practicării disciplinei 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sportive</w:t>
            </w:r>
          </w:p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Consolidarea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procedeelor tehnice de bază, specifice disciplinei sportive</w:t>
            </w:r>
          </w:p>
        </w:tc>
        <w:tc>
          <w:tcPr>
            <w:tcW w:w="3402" w:type="dxa"/>
          </w:tcPr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 elementelor tehnice de bază</w:t>
            </w: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ii de efort specific tirului cu arcul: </w:t>
            </w:r>
          </w:p>
          <w:p w:rsidR="009E72C4" w:rsidRPr="001036FB" w:rsidRDefault="009E72C4" w:rsidP="003A7113">
            <w:pPr>
              <w:pStyle w:val="Header"/>
              <w:numPr>
                <w:ilvl w:val="0"/>
                <w:numId w:val="3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Invatarea tehnicii de tragere prin exercitii fara arc (simulari – cu sau fara corzi elastice)</w:t>
            </w: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Pregătire fizică generală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Asezarea picioarelor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Orientarea soldurilor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Pozitia capului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Fizarea umarului bratului de arc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Fixarea la barbie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Alinierea cotului bratului de coarda cu linia sagetii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cu umerii jos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fara arcuirea spatelui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Armari cu coarda elastica cu respectarea elementelor invatate</w:t>
            </w:r>
          </w:p>
          <w:p w:rsidR="009E72C4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elastica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neelastica</w:t>
            </w: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Genu</w:t>
            </w: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flexiuni</w:t>
            </w:r>
          </w:p>
          <w:p w:rsidR="009E72C4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Abdomene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Streching 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5 repetări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9E72C4" w:rsidRPr="00520517">
        <w:trPr>
          <w:trHeight w:val="1979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4-8-12-16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9E72C4" w:rsidRPr="00520517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Pr="00520517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Regulie de comportare în competi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>
              <w:rPr>
                <w:i w:val="0"/>
                <w:iCs w:val="0"/>
                <w:sz w:val="20"/>
                <w:szCs w:val="20"/>
              </w:rPr>
              <w:t>ii</w:t>
            </w:r>
          </w:p>
        </w:tc>
        <w:tc>
          <w:tcPr>
            <w:tcW w:w="2395" w:type="dxa"/>
            <w:tcBorders>
              <w:left w:val="single" w:sz="4" w:space="0" w:color="auto"/>
            </w:tcBorders>
          </w:tcPr>
          <w:p w:rsidR="009E72C4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4F2AD8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Aplicarea, în întreceri şi concursuri sportive, a potenţialului motric şi tehnico-tactic dobândit</w:t>
            </w:r>
          </w:p>
          <w:p w:rsidR="009E72C4" w:rsidRPr="004F2AD8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Pr="004F2AD8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4F2AD8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 Învingerea emoţiilor negative şi valorificarea optimă a potenţialului motric şi tehnico-tactic, în întreceri şi concursuri</w:t>
            </w:r>
          </w:p>
          <w:p w:rsidR="009E72C4" w:rsidRPr="004F2AD8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9E72C4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9E72C4" w:rsidRPr="004E5448" w:rsidRDefault="009E72C4" w:rsidP="003A7113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9E72C4" w:rsidRDefault="009E72C4" w:rsidP="003A7113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F2AD8">
              <w:rPr>
                <w:rFonts w:ascii="Times New Roman" w:hAnsi="Times New Roman" w:cs="Times New Roman"/>
                <w:sz w:val="20"/>
                <w:szCs w:val="20"/>
              </w:rPr>
              <w:t>elemente de referinta impuse de nivelul performantial standard al varstei</w:t>
            </w:r>
          </w:p>
          <w:p w:rsidR="009E72C4" w:rsidRPr="001C427B" w:rsidRDefault="009E72C4" w:rsidP="003A711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1C427B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C427B">
              <w:rPr>
                <w:rFonts w:ascii="Times New Roman" w:hAnsi="Times New Roman" w:cs="Times New Roman"/>
                <w:sz w:val="20"/>
                <w:szCs w:val="20"/>
              </w:rPr>
              <w:t>sportivul incepator trebuie sa cunoasca regulile de baza, respectiv durata tragerii pe seria de 3 sageti – 2 minute, cunoasterea semnalelor de incepere si de incetare a tragerii, precum si notiuni elementare de corectie a abaterilor de zbor a sagetii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9E72C4" w:rsidRPr="00747869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478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</w:t>
            </w:r>
            <w:r w:rsidRPr="00747869">
              <w:rPr>
                <w:rFonts w:ascii="Tahoma" w:hAnsi="Tahoma" w:cs="Tahoma"/>
                <w:b/>
                <w:bCs/>
                <w:sz w:val="20"/>
                <w:szCs w:val="20"/>
              </w:rPr>
              <w:t>ț</w:t>
            </w:r>
            <w:r w:rsidRPr="007478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ie de modelare/competi</w:t>
            </w:r>
            <w:r w:rsidRPr="00747869">
              <w:rPr>
                <w:rFonts w:ascii="Tahoma" w:hAnsi="Tahoma" w:cs="Tahoma"/>
                <w:b/>
                <w:bCs/>
                <w:sz w:val="20"/>
                <w:szCs w:val="20"/>
              </w:rPr>
              <w:t>ț</w:t>
            </w:r>
            <w:r w:rsidRPr="007478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ie 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prelucrarea regulamentului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programului de concurs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(indica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tehnice)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Desfă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urarea competi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iei</w:t>
            </w:r>
          </w:p>
          <w:p w:rsidR="009E72C4" w:rsidRDefault="009E72C4" w:rsidP="003A7113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Încălzire panou apropiat</w:t>
            </w:r>
          </w:p>
          <w:p w:rsidR="009E72C4" w:rsidRDefault="009E72C4" w:rsidP="003A7113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Încălzire pe 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intă - reglaj</w:t>
            </w:r>
          </w:p>
          <w:p w:rsidR="009E72C4" w:rsidRDefault="009E72C4" w:rsidP="003A7113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1x18 m</w:t>
            </w:r>
          </w:p>
          <w:p w:rsidR="009E72C4" w:rsidRDefault="009E72C4" w:rsidP="003A7113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Pauza</w:t>
            </w:r>
          </w:p>
          <w:p w:rsidR="009E72C4" w:rsidRDefault="009E72C4" w:rsidP="003A7113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1x18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</w:tr>
    </w:tbl>
    <w:p w:rsidR="009E72C4" w:rsidRPr="00520517" w:rsidRDefault="009E72C4" w:rsidP="00D04546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9E72C4" w:rsidRPr="00520517" w:rsidRDefault="009E72C4" w:rsidP="00D04546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9E72C4" w:rsidRPr="00520517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9E72C4" w:rsidRPr="00520517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9E72C4" w:rsidRPr="00520517" w:rsidRDefault="009E72C4" w:rsidP="00D0454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E72C4" w:rsidRPr="00520517" w:rsidRDefault="009E72C4" w:rsidP="00D045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9E72C4" w:rsidRPr="00520517" w:rsidRDefault="009E72C4" w:rsidP="00D045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9E72C4" w:rsidRPr="00520517" w:rsidRDefault="009E72C4" w:rsidP="00D045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avansa</w:t>
      </w:r>
      <w:r>
        <w:rPr>
          <w:rFonts w:ascii="Tahoma" w:hAnsi="Tahoma" w:cs="Tahoma"/>
          <w:i/>
          <w:iCs/>
          <w:sz w:val="20"/>
          <w:szCs w:val="20"/>
        </w:rPr>
        <w:t>ț</w:t>
      </w:r>
      <w:r>
        <w:rPr>
          <w:rFonts w:ascii="Times New Roman" w:hAnsi="Times New Roman" w:cs="Times New Roman"/>
          <w:i/>
          <w:iCs/>
          <w:sz w:val="20"/>
          <w:szCs w:val="20"/>
        </w:rPr>
        <w:t>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</w:t>
      </w:r>
      <w:r>
        <w:rPr>
          <w:rFonts w:ascii="Times New Roman" w:hAnsi="Times New Roman" w:cs="Times New Roman"/>
          <w:b/>
          <w:bCs/>
          <w:sz w:val="20"/>
          <w:szCs w:val="20"/>
        </w:rPr>
        <w:t>a de pregătire: competiţională outdoor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MEZOCICLUL nr. 11</w:t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46" type="#_x0000_t202" style="position:absolute;margin-left:-5.5pt;margin-top:36.8pt;width:493.95pt;height:71.2pt;z-index:251678720">
            <v:textbox style="mso-next-textbox:#_x0000_s1046;mso-fit-shape-to-text:t">
              <w:txbxContent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OBIECTIVE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INTERMEDIARE 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DE PERFORMAN</w:t>
                  </w:r>
                  <w:r w:rsidRPr="00B57FC8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Ț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Ă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consolidarea procedeelor tehnice şi a acţiunilor tactice însuşite 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dezvoltarea capacităţii motrice specifice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consolidarea elementelor tehnice de tragere pe distanţa de concurs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învăţarea regulamentului de tragere în competiţiile outdoor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</w:pPr>
                  <w:r>
                    <w:rPr>
                      <w:rFonts w:ascii="Times New Roman" w:hAnsi="Times New Roman" w:cs="Times New Roman"/>
                    </w:rPr>
                    <w:t>- învăţarea regulilor de comportare în antrenament şi concurs</w:t>
                  </w:r>
                  <w:r>
                    <w:t xml:space="preserve"> 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393B82">
                    <w:rPr>
                      <w:rFonts w:ascii="Times New Roman" w:hAnsi="Times New Roman" w:cs="Times New Roman"/>
                    </w:rPr>
                    <w:t>- cultivarea dorinţei de afirmare în concurs</w:t>
                  </w:r>
                </w:p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realizarea a 150 puncte la distanţa 18 m., pe ţinta de 60 cm.</w:t>
                  </w:r>
                </w:p>
                <w:p w:rsidR="009E72C4" w:rsidRPr="00393B82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520517">
        <w:rPr>
          <w:rFonts w:ascii="Times New Roman" w:hAnsi="Times New Roman" w:cs="Times New Roman"/>
          <w:sz w:val="20"/>
          <w:szCs w:val="20"/>
        </w:rPr>
        <w:t>7.0</w:t>
      </w:r>
      <w:r>
        <w:rPr>
          <w:rFonts w:ascii="Times New Roman" w:hAnsi="Times New Roman" w:cs="Times New Roman"/>
          <w:sz w:val="20"/>
          <w:szCs w:val="20"/>
        </w:rPr>
        <w:t>6 – 31</w:t>
      </w:r>
      <w:r w:rsidRPr="00520517">
        <w:rPr>
          <w:rFonts w:ascii="Times New Roman" w:hAnsi="Times New Roman" w:cs="Times New Roman"/>
          <w:sz w:val="20"/>
          <w:szCs w:val="20"/>
        </w:rPr>
        <w:t>.0</w:t>
      </w:r>
      <w:r>
        <w:rPr>
          <w:rFonts w:ascii="Times New Roman" w:hAnsi="Times New Roman" w:cs="Times New Roman"/>
          <w:sz w:val="20"/>
          <w:szCs w:val="20"/>
        </w:rPr>
        <w:t>7</w:t>
      </w:r>
      <w:r w:rsidRPr="00520517">
        <w:rPr>
          <w:rFonts w:ascii="Times New Roman" w:hAnsi="Times New Roman" w:cs="Times New Roman"/>
          <w:sz w:val="20"/>
          <w:szCs w:val="20"/>
        </w:rPr>
        <w:t>.2011</w:t>
      </w:r>
    </w:p>
    <w:p w:rsidR="009E72C4" w:rsidRPr="00520517" w:rsidRDefault="009E72C4" w:rsidP="00D045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47" type="#_x0000_t202" style="position:absolute;margin-left:495pt;margin-top:21.3pt;width:227.75pt;height:71.2pt;z-index:251679744">
            <v:textbox style="mso-next-textbox:#_x0000_s1047;mso-fit-shape-to-text:t">
              <w:txbxContent>
                <w:p w:rsidR="009E72C4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02D0B">
                    <w:rPr>
                      <w:rFonts w:ascii="Times New Roman" w:hAnsi="Times New Roman" w:cs="Times New Roman"/>
                    </w:rPr>
                    <w:t xml:space="preserve">:  </w:t>
                  </w:r>
                </w:p>
                <w:p w:rsidR="009E72C4" w:rsidRPr="00D02D0B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 xml:space="preserve"> - arc lamelă cu mâner, </w:t>
                  </w:r>
                  <w:r>
                    <w:rPr>
                      <w:rFonts w:ascii="Times New Roman" w:hAnsi="Times New Roman" w:cs="Times New Roman"/>
                    </w:rPr>
                    <w:t>10-14 lbs</w:t>
                  </w:r>
                  <w:r w:rsidRPr="00D02D0B">
                    <w:rPr>
                      <w:rFonts w:ascii="Times New Roman" w:hAnsi="Times New Roman" w:cs="Times New Roman"/>
                    </w:rPr>
                    <w:t>. (cl.I-II)</w:t>
                  </w:r>
                </w:p>
                <w:p w:rsidR="009E72C4" w:rsidRPr="00D02D0B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 xml:space="preserve">- arc crosă lemn sau plastic (max. 600g.), lame recurbate, </w:t>
                  </w:r>
                  <w:r>
                    <w:rPr>
                      <w:rFonts w:ascii="Times New Roman" w:hAnsi="Times New Roman" w:cs="Times New Roman"/>
                    </w:rPr>
                    <w:t>16-20 lbs</w:t>
                  </w:r>
                  <w:r w:rsidRPr="00D02D0B">
                    <w:rPr>
                      <w:rFonts w:ascii="Times New Roman" w:hAnsi="Times New Roman" w:cs="Times New Roman"/>
                    </w:rPr>
                    <w:t>. (cl. III-IV)</w:t>
                  </w:r>
                </w:p>
                <w:p w:rsidR="009E72C4" w:rsidRPr="00D02D0B" w:rsidRDefault="009E72C4" w:rsidP="00D04546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>- corzi elastice, flexori palmari, gyro-twister</w:t>
                  </w:r>
                </w:p>
              </w:txbxContent>
            </v:textbox>
            <w10:wrap type="square"/>
          </v:shape>
        </w:pict>
      </w:r>
    </w:p>
    <w:p w:rsidR="009E72C4" w:rsidRDefault="009E72C4" w:rsidP="00D04546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9E72C4" w:rsidRDefault="009E72C4" w:rsidP="00D04546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9E72C4" w:rsidRDefault="009E72C4" w:rsidP="00D04546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9E72C4" w:rsidRPr="00520517">
        <w:trPr>
          <w:trHeight w:val="252"/>
        </w:trPr>
        <w:tc>
          <w:tcPr>
            <w:tcW w:w="14410" w:type="dxa"/>
            <w:gridSpan w:val="4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9E72C4" w:rsidRPr="00520517">
        <w:trPr>
          <w:trHeight w:val="252"/>
        </w:trPr>
        <w:tc>
          <w:tcPr>
            <w:tcW w:w="5412" w:type="dxa"/>
            <w:gridSpan w:val="2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9E72C4" w:rsidRPr="00520517">
        <w:trPr>
          <w:trHeight w:val="264"/>
        </w:trPr>
        <w:tc>
          <w:tcPr>
            <w:tcW w:w="5412" w:type="dxa"/>
            <w:gridSpan w:val="2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9E72C4" w:rsidRPr="00DA145D">
        <w:trPr>
          <w:trHeight w:val="350"/>
        </w:trPr>
        <w:tc>
          <w:tcPr>
            <w:tcW w:w="1834" w:type="dxa"/>
            <w:vAlign w:val="center"/>
          </w:tcPr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92CDDC"/>
          </w:tcPr>
          <w:p w:rsidR="009E72C4" w:rsidRPr="00DA145D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9E72C4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dezvoltarea capacităţii de bilateralitate (ambidextrie) </w:t>
            </w:r>
          </w:p>
          <w:p w:rsidR="009E72C4" w:rsidRPr="00DA145D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9E72C4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9E72C4" w:rsidRPr="00DA145D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92CDDC"/>
          </w:tcPr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3.1. Aplicarea în probe de control a potenţialului motric şi tehnico-tactic dobândit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probele de control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72C4" w:rsidRPr="00DA145D">
        <w:trPr>
          <w:trHeight w:val="542"/>
        </w:trPr>
        <w:tc>
          <w:tcPr>
            <w:tcW w:w="1834" w:type="dxa"/>
            <w:vAlign w:val="center"/>
          </w:tcPr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92CDDC"/>
          </w:tcPr>
          <w:p w:rsidR="009E72C4" w:rsidRPr="005E654B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procedeelor tehnice de bază, specifice tirului cu arcul şi aplicarea lor cu  eficienţă  în competiţiile sportive</w:t>
            </w:r>
          </w:p>
          <w:p w:rsidR="009E72C4" w:rsidRPr="00DA145D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9E72C4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 abordarea tehnicii de tragere se va tine cont de particularitatile morfo-functionale ale fiecarui sportiv, cautandu-se pozitiile comode</w:t>
            </w:r>
          </w:p>
          <w:p w:rsidR="009E72C4" w:rsidRPr="005E654B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54B">
              <w:rPr>
                <w:rFonts w:ascii="Times New Roman" w:hAnsi="Times New Roman" w:cs="Times New Roman"/>
                <w:sz w:val="20"/>
                <w:szCs w:val="20"/>
              </w:rPr>
              <w:t xml:space="preserve"> executia se raporteaza la elemente tehnice la cerintele tehnicii de baza a categoriei, respectiv se va urmari: aliniere, echilibrarea corpului cu arcul si orientarea spre tinta</w:t>
            </w:r>
          </w:p>
        </w:tc>
        <w:tc>
          <w:tcPr>
            <w:tcW w:w="4666" w:type="dxa"/>
            <w:shd w:val="clear" w:color="auto" w:fill="92CDDC"/>
          </w:tcPr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2.1.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Consolidarea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 procedeelor tehnice de bază, specifice disciplinei sportive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disciplinei sportive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2.3. Consolidarea procedeelor tehnice şi a acţiunilor tactice însuşite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72C4" w:rsidRPr="00DA145D">
        <w:trPr>
          <w:trHeight w:val="1421"/>
        </w:trPr>
        <w:tc>
          <w:tcPr>
            <w:tcW w:w="1834" w:type="dxa"/>
            <w:vAlign w:val="center"/>
          </w:tcPr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Acţiuni tactice recomandate individual</w:t>
            </w:r>
          </w:p>
          <w:p w:rsidR="009E72C4" w:rsidRPr="00DA145D" w:rsidRDefault="009E72C4" w:rsidP="003A7113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DA145D" w:rsidRDefault="009E72C4" w:rsidP="003A7113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2" w:type="dxa"/>
            <w:shd w:val="clear" w:color="auto" w:fill="92CDDC"/>
          </w:tcPr>
          <w:p w:rsidR="009E72C4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însuşirea ac</w:t>
            </w:r>
            <w:r w:rsidRPr="006A3371">
              <w:rPr>
                <w:rFonts w:ascii="Tahoma" w:hAnsi="Tahoma" w:cs="Tahoma"/>
                <w:sz w:val="20"/>
                <w:szCs w:val="20"/>
              </w:rPr>
              <w:t>ț</w:t>
            </w: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iunilor tactice individuale elementare,  specifice tirului cu arcul</w:t>
            </w:r>
          </w:p>
          <w:p w:rsidR="009E72C4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9E72C4" w:rsidRPr="006A3371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92CDDC"/>
          </w:tcPr>
          <w:p w:rsidR="009E72C4" w:rsidRPr="00DA145D" w:rsidRDefault="009E72C4" w:rsidP="003A71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Însuşirea acţiunilor tactice individuale elementare,  specifice tirului cu arcul</w:t>
            </w:r>
          </w:p>
        </w:tc>
      </w:tr>
      <w:tr w:rsidR="009E72C4" w:rsidRPr="00DA145D">
        <w:trPr>
          <w:trHeight w:val="436"/>
        </w:trPr>
        <w:tc>
          <w:tcPr>
            <w:tcW w:w="1834" w:type="dxa"/>
            <w:vAlign w:val="center"/>
          </w:tcPr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92CDDC"/>
          </w:tcPr>
          <w:p w:rsidR="009E72C4" w:rsidRPr="00DA145D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cresterea capacitatii de concentrare a atentiei si distingerea elementelor cu randament mare </w:t>
            </w:r>
          </w:p>
          <w:p w:rsidR="009E72C4" w:rsidRPr="00DA145D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cultivarea increderii de sine si a dorintei de a invinge</w:t>
            </w:r>
          </w:p>
        </w:tc>
        <w:tc>
          <w:tcPr>
            <w:tcW w:w="4666" w:type="dxa"/>
            <w:shd w:val="clear" w:color="auto" w:fill="92CDDC"/>
          </w:tcPr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4.1. Manifestarea interesului pentru practicarea sportului de performanţă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4.2. Cultivarea dorinţei de afirmare în disciplina sportivă practicată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72C4" w:rsidRPr="00DA145D">
        <w:trPr>
          <w:trHeight w:val="1113"/>
        </w:trPr>
        <w:tc>
          <w:tcPr>
            <w:tcW w:w="1834" w:type="dxa"/>
            <w:vAlign w:val="center"/>
          </w:tcPr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9E72C4" w:rsidRPr="00DA145D" w:rsidRDefault="009E72C4" w:rsidP="003A711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92CDDC"/>
          </w:tcPr>
          <w:p w:rsidR="009E72C4" w:rsidRPr="00DA145D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area regulamentului simplificat de tragere, de comportament in poligon, a actiunilor permise si a celor strict interzise</w:t>
            </w:r>
          </w:p>
          <w:p w:rsidR="009E72C4" w:rsidRPr="00DA145D" w:rsidRDefault="009E72C4" w:rsidP="003A711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area partilor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componente ale arcului si func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iile lor</w:t>
            </w:r>
          </w:p>
        </w:tc>
        <w:tc>
          <w:tcPr>
            <w:tcW w:w="4666" w:type="dxa"/>
            <w:shd w:val="clear" w:color="auto" w:fill="92CDDC"/>
          </w:tcPr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3.1. Aplicarea, în întreceri şi concursuri sportive, a potenţialului motric şi tehnico-tactic dobândit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9E72C4" w:rsidRPr="00DA145D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E72C4" w:rsidRDefault="009E72C4" w:rsidP="00D04546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07"/>
        <w:gridCol w:w="3402"/>
        <w:gridCol w:w="3224"/>
        <w:gridCol w:w="1714"/>
      </w:tblGrid>
      <w:tr w:rsidR="009E72C4" w:rsidRPr="00520517">
        <w:trPr>
          <w:trHeight w:val="250"/>
        </w:trPr>
        <w:tc>
          <w:tcPr>
            <w:tcW w:w="14541" w:type="dxa"/>
            <w:gridSpan w:val="7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(20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9E72C4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9E72C4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9E72C4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747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L1-5-9-13-17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 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9E72C4" w:rsidRDefault="009E72C4" w:rsidP="003A7113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985370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9E72C4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Pr="00363F1E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9E72C4" w:rsidRPr="00985370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Consolidarea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procedeelor tehnice de bază, specifice disciplinei sportive</w:t>
            </w:r>
          </w:p>
        </w:tc>
        <w:tc>
          <w:tcPr>
            <w:tcW w:w="3402" w:type="dxa"/>
          </w:tcPr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 elementelor tehnice de bază</w:t>
            </w: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ii de efort specific tirului cu arcul: </w:t>
            </w:r>
          </w:p>
          <w:p w:rsidR="009E72C4" w:rsidRPr="001036FB" w:rsidRDefault="009E72C4" w:rsidP="003A7113">
            <w:pPr>
              <w:pStyle w:val="Header"/>
              <w:numPr>
                <w:ilvl w:val="0"/>
                <w:numId w:val="3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Invatarea tehnicii de tragere prin exercitii fara arc (simulari – cu sau fara corzi elastice)</w:t>
            </w: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Pregătire fizică generală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Asezarea picioarelor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Orientarea soldurilor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Pozitia capului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Fizarea umarului bratului de arc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Fixarea la barbie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Alinierea cotului bratului de coarda cu linia sagetii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cu umerii jos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fara arcuirea spatelui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Armari cu coarda elastica cu respectarea elementelor invatate</w:t>
            </w:r>
          </w:p>
          <w:p w:rsidR="009E72C4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elastica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neelastica</w:t>
            </w: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Genu</w:t>
            </w: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flexiuni</w:t>
            </w:r>
          </w:p>
          <w:p w:rsidR="009E72C4" w:rsidRPr="00520517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Abdomene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5 repetări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</w:tc>
      </w:tr>
      <w:tr w:rsidR="009E72C4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747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2-6-10-14-18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Consolidarea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 si consolidarea elementelor tehnice de bază</w:t>
            </w:r>
          </w:p>
          <w:p w:rsidR="009E72C4" w:rsidRPr="00520517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9E72C4" w:rsidRPr="00520517" w:rsidRDefault="009E72C4" w:rsidP="003A7113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9E72C4" w:rsidRPr="00520517" w:rsidRDefault="009E72C4" w:rsidP="003A7113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407" w:type="dxa"/>
            <w:tcBorders>
              <w:left w:val="single" w:sz="4" w:space="0" w:color="auto"/>
            </w:tcBorders>
            <w:vAlign w:val="center"/>
          </w:tcPr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9E72C4" w:rsidRPr="00520517" w:rsidRDefault="009E72C4" w:rsidP="003A7113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Consolidarea </w:t>
            </w: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tehnicii de tragere prin exercitii cu arcul</w:t>
            </w: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Adaptarea pozi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iei la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 de concurs</w:t>
            </w: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efort specific tirului cu arcul</w:t>
            </w: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Fixarea mainii in manerul arcului</w:t>
            </w: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Pozitia degetelor pe coarda</w:t>
            </w: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Orientarea antebratului bratului de arc in fazele de ridicare si armare</w:t>
            </w: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Ridicarea arcului cu umerii jos</w:t>
            </w: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Intinderea arcului cu umerii jos si utilizarea muschilor spatelui</w:t>
            </w: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Fixarea mainii de coarda la barbie si alinierea cotului cu linia sagetii</w:t>
            </w: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Pozitia antebratului in faza de fixare pentru a asigura un traseu liber corzii</w:t>
            </w: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Invatarea eliberarii corzii</w:t>
            </w:r>
          </w:p>
          <w:p w:rsidR="009E72C4" w:rsidRPr="00CE487E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Intinderea arcului cu urmarirea alinierii reperelor – tinta, ochitor, coarda</w:t>
            </w:r>
          </w:p>
          <w:p w:rsidR="009E72C4" w:rsidRPr="00CE487E" w:rsidRDefault="009E72C4" w:rsidP="003A7113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CE487E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Tragere la panou apropiat cu urmarirea elementelor invatate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08162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624">
              <w:rPr>
                <w:rFonts w:ascii="Times New Roman" w:hAnsi="Times New Roman" w:cs="Times New Roman"/>
                <w:sz w:val="20"/>
                <w:szCs w:val="20"/>
              </w:rPr>
              <w:t>Tragere la panou apropiat cu unghi ridicat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Tragere la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 de concurs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Joc sportiv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9E72C4" w:rsidRPr="00520517">
        <w:trPr>
          <w:trHeight w:val="1979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Pr="00520517" w:rsidRDefault="009E72C4" w:rsidP="00747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3-7-11-15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 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9E72C4" w:rsidRDefault="009E72C4" w:rsidP="003A7113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985370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9E72C4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Pr="00363F1E" w:rsidRDefault="009E72C4" w:rsidP="003A7113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9E72C4" w:rsidRPr="00985370" w:rsidRDefault="009E72C4" w:rsidP="003A7113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Îmbunătăţirea deprinderilor motrice de bază/ utilitar-aplicative necesare practicării 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disciplinei sportive</w:t>
            </w:r>
          </w:p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9E72C4" w:rsidRPr="00520517" w:rsidRDefault="009E72C4" w:rsidP="003A7113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Consolidarea</w:t>
            </w:r>
            <w:r w:rsidRPr="00520517">
              <w:rPr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procedeelor tehnice de bază, specifice disciplinei sportive</w:t>
            </w:r>
          </w:p>
        </w:tc>
        <w:tc>
          <w:tcPr>
            <w:tcW w:w="3402" w:type="dxa"/>
          </w:tcPr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 elementelor tehnice de bază</w:t>
            </w: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ii de efort specific tirului cu arcul: </w:t>
            </w:r>
          </w:p>
          <w:p w:rsidR="009E72C4" w:rsidRPr="001036FB" w:rsidRDefault="009E72C4" w:rsidP="003A7113">
            <w:pPr>
              <w:pStyle w:val="Header"/>
              <w:numPr>
                <w:ilvl w:val="0"/>
                <w:numId w:val="3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Invatarea tehnicii de tragere prin exercitii fara arc (simulari – cu sau fara corzi elastice)</w:t>
            </w: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Pregătire fizică generală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9E72C4" w:rsidRPr="00520517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Asezarea picioarelor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Orientarea soldurilor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Pozitia capului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Fizarea umarului bratului de arc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Fixarea la barbie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Alinierea cotului bratului de coarda cu linia sagetii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cu umerii jos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fara arcuirea spatelui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Armari cu coarda elastica cu respectarea elementelor invatate</w:t>
            </w:r>
          </w:p>
          <w:p w:rsidR="009E72C4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elastica</w:t>
            </w:r>
          </w:p>
          <w:p w:rsidR="009E72C4" w:rsidRPr="001036FB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neelastica</w:t>
            </w:r>
          </w:p>
          <w:p w:rsidR="009E72C4" w:rsidRDefault="009E72C4" w:rsidP="003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flexiuni</w:t>
            </w:r>
          </w:p>
          <w:p w:rsidR="009E72C4" w:rsidRDefault="009E72C4" w:rsidP="003A71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Abdomene</w:t>
            </w:r>
          </w:p>
          <w:p w:rsidR="009E72C4" w:rsidRPr="00520517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Streching 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5 repetări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9E72C4" w:rsidRDefault="009E72C4" w:rsidP="003A7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9E72C4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9E72C4" w:rsidRPr="00520517" w:rsidTr="006F209A">
        <w:trPr>
          <w:trHeight w:val="533"/>
        </w:trPr>
        <w:tc>
          <w:tcPr>
            <w:tcW w:w="1101" w:type="dxa"/>
            <w:tcBorders>
              <w:right w:val="single" w:sz="4" w:space="0" w:color="auto"/>
            </w:tcBorders>
          </w:tcPr>
          <w:p w:rsidR="009E72C4" w:rsidRDefault="009E72C4" w:rsidP="007478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4-8-12-16-20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Pr="00520517" w:rsidRDefault="009E72C4" w:rsidP="003A71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9E72C4" w:rsidRDefault="009E72C4" w:rsidP="00093A1A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9E72C4" w:rsidRPr="00520517" w:rsidRDefault="009E72C4" w:rsidP="00093A1A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Pr="00520517" w:rsidRDefault="009E72C4" w:rsidP="00093A1A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Regulie de comportare în competi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>
              <w:rPr>
                <w:i w:val="0"/>
                <w:iCs w:val="0"/>
                <w:sz w:val="20"/>
                <w:szCs w:val="20"/>
              </w:rPr>
              <w:t>ii</w:t>
            </w:r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9E72C4" w:rsidRDefault="009E72C4" w:rsidP="00093A1A">
            <w:pPr>
              <w:pStyle w:val="LasfarsitulPeparcursul"/>
              <w:numPr>
                <w:ilvl w:val="0"/>
                <w:numId w:val="3"/>
              </w:numPr>
              <w:rPr>
                <w:i w:val="0"/>
                <w:iCs w:val="0"/>
                <w:sz w:val="20"/>
                <w:szCs w:val="20"/>
              </w:rPr>
            </w:pPr>
            <w:r w:rsidRPr="004F2AD8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>Aplicarea, în întreceri şi concursuri sportive, a potenţialului motric şi tehnico-tactic dobândit</w:t>
            </w:r>
          </w:p>
          <w:p w:rsidR="009E72C4" w:rsidRPr="004F2AD8" w:rsidRDefault="009E72C4" w:rsidP="00093A1A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9E72C4" w:rsidRPr="004F2AD8" w:rsidRDefault="009E72C4" w:rsidP="00093A1A">
            <w:pPr>
              <w:pStyle w:val="LasfarsitulPeparcursul"/>
              <w:numPr>
                <w:ilvl w:val="0"/>
                <w:numId w:val="3"/>
              </w:numPr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4F2AD8">
              <w:rPr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 Învingerea emoţiilor negative şi valorificarea optimă a potenţialului motric şi tehnico-tactic, în întreceri şi concursuri</w:t>
            </w:r>
          </w:p>
          <w:p w:rsidR="009E72C4" w:rsidRPr="004F2AD8" w:rsidRDefault="009E72C4" w:rsidP="00093A1A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9E72C4" w:rsidRDefault="009E72C4" w:rsidP="00093A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9E72C4" w:rsidRPr="004E5448" w:rsidRDefault="009E72C4" w:rsidP="00093A1A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9E72C4" w:rsidRDefault="009E72C4" w:rsidP="00093A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F2AD8">
              <w:rPr>
                <w:rFonts w:ascii="Times New Roman" w:hAnsi="Times New Roman" w:cs="Times New Roman"/>
                <w:sz w:val="20"/>
                <w:szCs w:val="20"/>
              </w:rPr>
              <w:t>elemente de referinta impuse de nivelul performantial standard al varstei</w:t>
            </w:r>
          </w:p>
          <w:p w:rsidR="009E72C4" w:rsidRPr="001C427B" w:rsidRDefault="009E72C4" w:rsidP="00093A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C427B">
              <w:rPr>
                <w:rFonts w:ascii="Times New Roman" w:hAnsi="Times New Roman" w:cs="Times New Roman"/>
                <w:sz w:val="20"/>
                <w:szCs w:val="20"/>
              </w:rPr>
              <w:t>sportivul incepator trebuie sa cunoasca regulile de baza, respectiv durata tragerii pe seria de 3 sageti – 2 minute, cunoasterea semnalelor de incepere si de incetare a tragerii, precum si notiuni elementare de corectie a abaterilor de zbor a sagetii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9E72C4" w:rsidRPr="00747869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478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</w:t>
            </w:r>
            <w:r w:rsidRPr="00747869">
              <w:rPr>
                <w:rFonts w:ascii="Tahoma" w:hAnsi="Tahoma" w:cs="Tahoma"/>
                <w:b/>
                <w:bCs/>
                <w:sz w:val="20"/>
                <w:szCs w:val="20"/>
              </w:rPr>
              <w:t>ț</w:t>
            </w:r>
            <w:r w:rsidRPr="007478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ie de modelare/competi</w:t>
            </w:r>
            <w:r w:rsidRPr="00747869">
              <w:rPr>
                <w:rFonts w:ascii="Tahoma" w:hAnsi="Tahoma" w:cs="Tahoma"/>
                <w:b/>
                <w:bCs/>
                <w:sz w:val="20"/>
                <w:szCs w:val="20"/>
              </w:rPr>
              <w:t>ț</w:t>
            </w:r>
            <w:r w:rsidRPr="007478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ie </w:t>
            </w: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prelucrarea regulamentului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programului de concurs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(indica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tehnice)</w:t>
            </w: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Desfă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urarea competi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iei</w:t>
            </w:r>
          </w:p>
          <w:p w:rsidR="009E72C4" w:rsidRDefault="009E72C4" w:rsidP="00093A1A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Încălzire panou apropiat</w:t>
            </w:r>
          </w:p>
          <w:p w:rsidR="009E72C4" w:rsidRDefault="009E72C4" w:rsidP="00093A1A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Încălzire pe 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intă - reglaj</w:t>
            </w:r>
          </w:p>
          <w:p w:rsidR="009E72C4" w:rsidRDefault="009E72C4" w:rsidP="00093A1A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1x18 m</w:t>
            </w:r>
          </w:p>
          <w:p w:rsidR="009E72C4" w:rsidRDefault="009E72C4" w:rsidP="00093A1A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Pauza</w:t>
            </w:r>
          </w:p>
          <w:p w:rsidR="009E72C4" w:rsidRDefault="009E72C4" w:rsidP="00093A1A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1x18</w:t>
            </w:r>
          </w:p>
          <w:p w:rsidR="009E72C4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9E72C4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9E72C4" w:rsidRPr="00520517" w:rsidRDefault="009E72C4" w:rsidP="00093A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</w:tr>
    </w:tbl>
    <w:p w:rsidR="009E72C4" w:rsidRDefault="009E72C4" w:rsidP="006F209A"/>
    <w:sectPr w:rsidR="009E72C4" w:rsidSect="003A7113">
      <w:footerReference w:type="default" r:id="rId7"/>
      <w:pgSz w:w="16838" w:h="11906" w:orient="landscape"/>
      <w:pgMar w:top="709" w:right="993" w:bottom="56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72C4" w:rsidRDefault="009E72C4" w:rsidP="00FB7F90">
      <w:pPr>
        <w:spacing w:after="0" w:line="240" w:lineRule="auto"/>
      </w:pPr>
      <w:r>
        <w:separator/>
      </w:r>
    </w:p>
  </w:endnote>
  <w:endnote w:type="continuationSeparator" w:id="1">
    <w:p w:rsidR="009E72C4" w:rsidRDefault="009E72C4" w:rsidP="00FB7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2C4" w:rsidRDefault="009E72C4">
    <w:pPr>
      <w:pStyle w:val="Footer"/>
      <w:jc w:val="right"/>
    </w:pPr>
    <w:fldSimple w:instr=" PAGE   \* MERGEFORMAT ">
      <w:r>
        <w:rPr>
          <w:noProof/>
        </w:rPr>
        <w:t>58</w:t>
      </w:r>
    </w:fldSimple>
  </w:p>
  <w:p w:rsidR="009E72C4" w:rsidRDefault="009E72C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72C4" w:rsidRDefault="009E72C4" w:rsidP="00FB7F90">
      <w:pPr>
        <w:spacing w:after="0" w:line="240" w:lineRule="auto"/>
      </w:pPr>
      <w:r>
        <w:separator/>
      </w:r>
    </w:p>
  </w:footnote>
  <w:footnote w:type="continuationSeparator" w:id="1">
    <w:p w:rsidR="009E72C4" w:rsidRDefault="009E72C4" w:rsidP="00FB7F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629DE"/>
    <w:multiLevelType w:val="hybridMultilevel"/>
    <w:tmpl w:val="D7ECF39A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8205196"/>
    <w:multiLevelType w:val="hybridMultilevel"/>
    <w:tmpl w:val="256E6398"/>
    <w:lvl w:ilvl="0" w:tplc="B9BE2392">
      <w:start w:val="1"/>
      <w:numFmt w:val="decimalZero"/>
      <w:lvlText w:val="%1."/>
      <w:lvlJc w:val="left"/>
      <w:pPr>
        <w:ind w:left="1110" w:hanging="405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785" w:hanging="360"/>
      </w:pPr>
    </w:lvl>
    <w:lvl w:ilvl="2" w:tplc="0418001B">
      <w:start w:val="1"/>
      <w:numFmt w:val="lowerRoman"/>
      <w:lvlText w:val="%3."/>
      <w:lvlJc w:val="right"/>
      <w:pPr>
        <w:ind w:left="2505" w:hanging="180"/>
      </w:pPr>
    </w:lvl>
    <w:lvl w:ilvl="3" w:tplc="0418000F">
      <w:start w:val="1"/>
      <w:numFmt w:val="decimal"/>
      <w:lvlText w:val="%4."/>
      <w:lvlJc w:val="left"/>
      <w:pPr>
        <w:ind w:left="3225" w:hanging="360"/>
      </w:pPr>
    </w:lvl>
    <w:lvl w:ilvl="4" w:tplc="04180019">
      <w:start w:val="1"/>
      <w:numFmt w:val="lowerLetter"/>
      <w:lvlText w:val="%5."/>
      <w:lvlJc w:val="left"/>
      <w:pPr>
        <w:ind w:left="3945" w:hanging="360"/>
      </w:pPr>
    </w:lvl>
    <w:lvl w:ilvl="5" w:tplc="0418001B">
      <w:start w:val="1"/>
      <w:numFmt w:val="lowerRoman"/>
      <w:lvlText w:val="%6."/>
      <w:lvlJc w:val="right"/>
      <w:pPr>
        <w:ind w:left="4665" w:hanging="180"/>
      </w:pPr>
    </w:lvl>
    <w:lvl w:ilvl="6" w:tplc="0418000F">
      <w:start w:val="1"/>
      <w:numFmt w:val="decimal"/>
      <w:lvlText w:val="%7."/>
      <w:lvlJc w:val="left"/>
      <w:pPr>
        <w:ind w:left="5385" w:hanging="360"/>
      </w:pPr>
    </w:lvl>
    <w:lvl w:ilvl="7" w:tplc="04180019">
      <w:start w:val="1"/>
      <w:numFmt w:val="lowerLetter"/>
      <w:lvlText w:val="%8."/>
      <w:lvlJc w:val="left"/>
      <w:pPr>
        <w:ind w:left="6105" w:hanging="360"/>
      </w:pPr>
    </w:lvl>
    <w:lvl w:ilvl="8" w:tplc="0418001B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AD52E57"/>
    <w:multiLevelType w:val="hybridMultilevel"/>
    <w:tmpl w:val="166C765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CFD04AB"/>
    <w:multiLevelType w:val="hybridMultilevel"/>
    <w:tmpl w:val="786E899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3590466"/>
    <w:multiLevelType w:val="hybridMultilevel"/>
    <w:tmpl w:val="D488241A"/>
    <w:lvl w:ilvl="0" w:tplc="801639B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D073BD7"/>
    <w:multiLevelType w:val="hybridMultilevel"/>
    <w:tmpl w:val="DC009EB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1E985E1F"/>
    <w:multiLevelType w:val="hybridMultilevel"/>
    <w:tmpl w:val="27EAA9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F2D3698"/>
    <w:multiLevelType w:val="hybridMultilevel"/>
    <w:tmpl w:val="3BA80C50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D14C80"/>
    <w:multiLevelType w:val="hybridMultilevel"/>
    <w:tmpl w:val="11EC07F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4CA0BEF"/>
    <w:multiLevelType w:val="hybridMultilevel"/>
    <w:tmpl w:val="E86065C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A9D0D4F"/>
    <w:multiLevelType w:val="hybridMultilevel"/>
    <w:tmpl w:val="7D84ACC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2E1E664C"/>
    <w:multiLevelType w:val="hybridMultilevel"/>
    <w:tmpl w:val="B7F6E62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2">
    <w:nsid w:val="32BA4593"/>
    <w:multiLevelType w:val="singleLevel"/>
    <w:tmpl w:val="60728B50"/>
    <w:lvl w:ilvl="0">
      <w:start w:val="1"/>
      <w:numFmt w:val="bullet"/>
      <w:pStyle w:val="Par-IV"/>
      <w:lvlText w:val=""/>
      <w:lvlJc w:val="left"/>
      <w:pPr>
        <w:tabs>
          <w:tab w:val="num" w:pos="927"/>
        </w:tabs>
        <w:ind w:left="907" w:hanging="340"/>
      </w:pPr>
      <w:rPr>
        <w:rFonts w:ascii="Symbol" w:hAnsi="Symbol" w:cs="Symbol" w:hint="default"/>
        <w:color w:val="auto"/>
      </w:rPr>
    </w:lvl>
  </w:abstractNum>
  <w:abstractNum w:abstractNumId="13">
    <w:nsid w:val="36657BD4"/>
    <w:multiLevelType w:val="hybridMultilevel"/>
    <w:tmpl w:val="7CD6996A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38A41E91"/>
    <w:multiLevelType w:val="hybridMultilevel"/>
    <w:tmpl w:val="17046A7E"/>
    <w:lvl w:ilvl="0" w:tplc="E594EA56">
      <w:start w:val="1"/>
      <w:numFmt w:val="bullet"/>
      <w:pStyle w:val="Text-continuturi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5">
    <w:nsid w:val="3D3130BE"/>
    <w:multiLevelType w:val="multilevel"/>
    <w:tmpl w:val="0CD219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6">
    <w:nsid w:val="3F5B5688"/>
    <w:multiLevelType w:val="hybridMultilevel"/>
    <w:tmpl w:val="98A44DA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7">
    <w:nsid w:val="431C525F"/>
    <w:multiLevelType w:val="hybridMultilevel"/>
    <w:tmpl w:val="D35A9EC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8">
    <w:nsid w:val="49D37044"/>
    <w:multiLevelType w:val="hybridMultilevel"/>
    <w:tmpl w:val="737E49E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32C108F"/>
    <w:multiLevelType w:val="hybridMultilevel"/>
    <w:tmpl w:val="D4FA24A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79A6C20"/>
    <w:multiLevelType w:val="hybridMultilevel"/>
    <w:tmpl w:val="813EB4B6"/>
    <w:lvl w:ilvl="0" w:tplc="47D88E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9A67396"/>
    <w:multiLevelType w:val="hybridMultilevel"/>
    <w:tmpl w:val="8562894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2">
    <w:nsid w:val="5E6E7C26"/>
    <w:multiLevelType w:val="hybridMultilevel"/>
    <w:tmpl w:val="1C2E7A9A"/>
    <w:lvl w:ilvl="0" w:tplc="FB58F2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A370323"/>
    <w:multiLevelType w:val="multilevel"/>
    <w:tmpl w:val="0380B95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24">
    <w:nsid w:val="6BEC1A5A"/>
    <w:multiLevelType w:val="hybridMultilevel"/>
    <w:tmpl w:val="7FBCB38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5">
    <w:nsid w:val="6F624DE8"/>
    <w:multiLevelType w:val="hybridMultilevel"/>
    <w:tmpl w:val="205A79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766D77F3"/>
    <w:multiLevelType w:val="multilevel"/>
    <w:tmpl w:val="F6584FF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27">
    <w:nsid w:val="78692FD7"/>
    <w:multiLevelType w:val="hybridMultilevel"/>
    <w:tmpl w:val="7AF473FC"/>
    <w:lvl w:ilvl="0" w:tplc="801639B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7884375F"/>
    <w:multiLevelType w:val="hybridMultilevel"/>
    <w:tmpl w:val="F8E0581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9">
    <w:nsid w:val="799402A1"/>
    <w:multiLevelType w:val="multilevel"/>
    <w:tmpl w:val="2A3E00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>
    <w:nsid w:val="7B2171B7"/>
    <w:multiLevelType w:val="hybridMultilevel"/>
    <w:tmpl w:val="14B826A6"/>
    <w:lvl w:ilvl="0" w:tplc="34B202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0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1">
    <w:nsid w:val="7C772E5C"/>
    <w:multiLevelType w:val="hybridMultilevel"/>
    <w:tmpl w:val="9AECBA5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CB02F23"/>
    <w:multiLevelType w:val="hybridMultilevel"/>
    <w:tmpl w:val="1B723F0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3">
    <w:nsid w:val="7CC26B71"/>
    <w:multiLevelType w:val="hybridMultilevel"/>
    <w:tmpl w:val="DB4EFDCE"/>
    <w:lvl w:ilvl="0" w:tplc="AABA512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7FD72491"/>
    <w:multiLevelType w:val="singleLevel"/>
    <w:tmpl w:val="FAE602A4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 w:cs="Symbol" w:hint="default"/>
      </w:rPr>
    </w:lvl>
  </w:abstractNum>
  <w:num w:numId="1">
    <w:abstractNumId w:val="27"/>
  </w:num>
  <w:num w:numId="2">
    <w:abstractNumId w:val="1"/>
  </w:num>
  <w:num w:numId="3">
    <w:abstractNumId w:val="22"/>
  </w:num>
  <w:num w:numId="4">
    <w:abstractNumId w:val="6"/>
  </w:num>
  <w:num w:numId="5">
    <w:abstractNumId w:val="14"/>
  </w:num>
  <w:num w:numId="6">
    <w:abstractNumId w:val="30"/>
  </w:num>
  <w:num w:numId="7">
    <w:abstractNumId w:val="21"/>
  </w:num>
  <w:num w:numId="8">
    <w:abstractNumId w:val="24"/>
  </w:num>
  <w:num w:numId="9">
    <w:abstractNumId w:val="13"/>
  </w:num>
  <w:num w:numId="10">
    <w:abstractNumId w:val="9"/>
  </w:num>
  <w:num w:numId="11">
    <w:abstractNumId w:val="8"/>
  </w:num>
  <w:num w:numId="12">
    <w:abstractNumId w:val="5"/>
  </w:num>
  <w:num w:numId="13">
    <w:abstractNumId w:val="18"/>
  </w:num>
  <w:num w:numId="14">
    <w:abstractNumId w:val="2"/>
  </w:num>
  <w:num w:numId="15">
    <w:abstractNumId w:val="32"/>
  </w:num>
  <w:num w:numId="16">
    <w:abstractNumId w:val="31"/>
  </w:num>
  <w:num w:numId="17">
    <w:abstractNumId w:val="0"/>
  </w:num>
  <w:num w:numId="18">
    <w:abstractNumId w:val="28"/>
  </w:num>
  <w:num w:numId="19">
    <w:abstractNumId w:val="19"/>
  </w:num>
  <w:num w:numId="20">
    <w:abstractNumId w:val="34"/>
  </w:num>
  <w:num w:numId="21">
    <w:abstractNumId w:val="12"/>
  </w:num>
  <w:num w:numId="22">
    <w:abstractNumId w:val="3"/>
  </w:num>
  <w:num w:numId="23">
    <w:abstractNumId w:val="11"/>
  </w:num>
  <w:num w:numId="24">
    <w:abstractNumId w:val="17"/>
  </w:num>
  <w:num w:numId="25">
    <w:abstractNumId w:val="16"/>
  </w:num>
  <w:num w:numId="26">
    <w:abstractNumId w:val="20"/>
  </w:num>
  <w:num w:numId="27">
    <w:abstractNumId w:val="15"/>
  </w:num>
  <w:num w:numId="28">
    <w:abstractNumId w:val="23"/>
  </w:num>
  <w:num w:numId="29">
    <w:abstractNumId w:val="29"/>
  </w:num>
  <w:num w:numId="30">
    <w:abstractNumId w:val="26"/>
  </w:num>
  <w:num w:numId="31">
    <w:abstractNumId w:val="10"/>
  </w:num>
  <w:num w:numId="32">
    <w:abstractNumId w:val="25"/>
  </w:num>
  <w:num w:numId="33">
    <w:abstractNumId w:val="4"/>
  </w:num>
  <w:num w:numId="34">
    <w:abstractNumId w:val="7"/>
  </w:num>
  <w:num w:numId="35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4546"/>
    <w:rsid w:val="00081624"/>
    <w:rsid w:val="00093A1A"/>
    <w:rsid w:val="000C5C15"/>
    <w:rsid w:val="001036FB"/>
    <w:rsid w:val="001C427B"/>
    <w:rsid w:val="001D7A73"/>
    <w:rsid w:val="00200588"/>
    <w:rsid w:val="00203300"/>
    <w:rsid w:val="00332121"/>
    <w:rsid w:val="00337D79"/>
    <w:rsid w:val="00363F1E"/>
    <w:rsid w:val="00393B82"/>
    <w:rsid w:val="003A7113"/>
    <w:rsid w:val="003B3EF7"/>
    <w:rsid w:val="00432536"/>
    <w:rsid w:val="004E5448"/>
    <w:rsid w:val="004F2AD8"/>
    <w:rsid w:val="005124BC"/>
    <w:rsid w:val="00520517"/>
    <w:rsid w:val="005D3FCC"/>
    <w:rsid w:val="005E654B"/>
    <w:rsid w:val="00627402"/>
    <w:rsid w:val="00693158"/>
    <w:rsid w:val="006A3371"/>
    <w:rsid w:val="006F209A"/>
    <w:rsid w:val="00747869"/>
    <w:rsid w:val="007C0F14"/>
    <w:rsid w:val="00910516"/>
    <w:rsid w:val="00934472"/>
    <w:rsid w:val="00947F07"/>
    <w:rsid w:val="00985370"/>
    <w:rsid w:val="009B1B92"/>
    <w:rsid w:val="009E72C4"/>
    <w:rsid w:val="00A236CA"/>
    <w:rsid w:val="00A85991"/>
    <w:rsid w:val="00B57FC8"/>
    <w:rsid w:val="00BC6262"/>
    <w:rsid w:val="00C8457F"/>
    <w:rsid w:val="00CE457D"/>
    <w:rsid w:val="00CE487E"/>
    <w:rsid w:val="00D02D0B"/>
    <w:rsid w:val="00D04546"/>
    <w:rsid w:val="00D05BB7"/>
    <w:rsid w:val="00D94BA9"/>
    <w:rsid w:val="00DA145D"/>
    <w:rsid w:val="00DB0705"/>
    <w:rsid w:val="00DE50EB"/>
    <w:rsid w:val="00E0698F"/>
    <w:rsid w:val="00E34740"/>
    <w:rsid w:val="00F47C71"/>
    <w:rsid w:val="00F86F20"/>
    <w:rsid w:val="00FB7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546"/>
    <w:pPr>
      <w:spacing w:after="200" w:line="276" w:lineRule="auto"/>
    </w:pPr>
    <w:rPr>
      <w:rFonts w:cs="Calibri"/>
      <w:lang w:val="ro-RO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04546"/>
    <w:rPr>
      <w:rFonts w:cs="Calibri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Caracter Caracter Caracter,Caracter Caracter Caracter Caracter Caracter Caracter"/>
    <w:basedOn w:val="Normal"/>
    <w:link w:val="HeaderChar"/>
    <w:uiPriority w:val="99"/>
    <w:semiHidden/>
    <w:rsid w:val="00D045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aracter Caracter Caracter Char,Caracter Caracter Caracter Caracter Caracter Caracter Char"/>
    <w:basedOn w:val="DefaultParagraphFont"/>
    <w:link w:val="Header"/>
    <w:uiPriority w:val="99"/>
    <w:semiHidden/>
    <w:locked/>
    <w:rsid w:val="00D04546"/>
    <w:rPr>
      <w:rFonts w:ascii="Calibri" w:eastAsia="Times New Roman" w:hAnsi="Calibri" w:cs="Calibri"/>
    </w:rPr>
  </w:style>
  <w:style w:type="paragraph" w:styleId="Footer">
    <w:name w:val="footer"/>
    <w:basedOn w:val="Normal"/>
    <w:link w:val="FooterChar"/>
    <w:uiPriority w:val="99"/>
    <w:rsid w:val="00D045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04546"/>
    <w:rPr>
      <w:rFonts w:ascii="Calibri" w:eastAsia="Times New Roman" w:hAnsi="Calibri" w:cs="Calibri"/>
    </w:rPr>
  </w:style>
  <w:style w:type="paragraph" w:styleId="ListParagraph">
    <w:name w:val="List Paragraph"/>
    <w:basedOn w:val="Normal"/>
    <w:uiPriority w:val="99"/>
    <w:qFormat/>
    <w:rsid w:val="00D04546"/>
    <w:pPr>
      <w:ind w:left="720"/>
    </w:pPr>
  </w:style>
  <w:style w:type="paragraph" w:customStyle="1" w:styleId="LasfarsitulPeparcursul">
    <w:name w:val="La sfarsitul .... Pe parcursul"/>
    <w:basedOn w:val="Normal"/>
    <w:uiPriority w:val="99"/>
    <w:rsid w:val="00D04546"/>
    <w:pPr>
      <w:widowControl w:val="0"/>
      <w:spacing w:after="0" w:line="240" w:lineRule="auto"/>
    </w:pPr>
    <w:rPr>
      <w:rFonts w:cs="Times New Roman"/>
      <w:i/>
      <w:iCs/>
      <w:lang w:val="en-GB"/>
    </w:rPr>
  </w:style>
  <w:style w:type="character" w:customStyle="1" w:styleId="CaracterCaracterCaracterCaracter1">
    <w:name w:val="Caracter Caracter Caracter Caracter1"/>
    <w:aliases w:val="Caracter Caracter Caracter Caracter Caracter Caracter Caracter Caracter"/>
    <w:basedOn w:val="DefaultParagraphFont"/>
    <w:uiPriority w:val="99"/>
    <w:semiHidden/>
    <w:rsid w:val="00D04546"/>
  </w:style>
  <w:style w:type="paragraph" w:customStyle="1" w:styleId="Ariacurriculara">
    <w:name w:val="Aria curriculara"/>
    <w:basedOn w:val="Normal"/>
    <w:uiPriority w:val="99"/>
    <w:rsid w:val="00D04546"/>
    <w:pPr>
      <w:widowControl w:val="0"/>
      <w:spacing w:before="5040" w:after="0" w:line="240" w:lineRule="auto"/>
      <w:jc w:val="center"/>
    </w:pPr>
    <w:rPr>
      <w:rFonts w:cs="Times New Roman"/>
      <w:b/>
      <w:bCs/>
      <w:sz w:val="44"/>
      <w:szCs w:val="44"/>
      <w:lang w:val="en-GB"/>
    </w:rPr>
  </w:style>
  <w:style w:type="paragraph" w:customStyle="1" w:styleId="Text-continuturibullets">
    <w:name w:val="Text - continuturi bullets"/>
    <w:basedOn w:val="Normal"/>
    <w:uiPriority w:val="99"/>
    <w:rsid w:val="00D04546"/>
    <w:pPr>
      <w:widowControl w:val="0"/>
      <w:numPr>
        <w:numId w:val="5"/>
      </w:numPr>
      <w:tabs>
        <w:tab w:val="left" w:pos="284"/>
        <w:tab w:val="left" w:pos="851"/>
      </w:tabs>
      <w:spacing w:after="0" w:line="240" w:lineRule="auto"/>
      <w:ind w:left="851" w:hanging="284"/>
      <w:jc w:val="both"/>
    </w:pPr>
    <w:rPr>
      <w:rFonts w:cs="Times New Roman"/>
      <w:lang w:val="en-GB"/>
    </w:rPr>
  </w:style>
  <w:style w:type="paragraph" w:customStyle="1" w:styleId="Par-IV">
    <w:name w:val="Par - IV"/>
    <w:uiPriority w:val="99"/>
    <w:rsid w:val="00D04546"/>
    <w:pPr>
      <w:numPr>
        <w:numId w:val="21"/>
      </w:numPr>
      <w:tabs>
        <w:tab w:val="clear" w:pos="927"/>
      </w:tabs>
      <w:ind w:left="0" w:firstLine="0"/>
    </w:pPr>
    <w:rPr>
      <w:i/>
      <w:iCs/>
      <w:noProof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</TotalTime>
  <Pages>58</Pages>
  <Words>15295</Words>
  <Characters>-32766</Characters>
  <Application>Microsoft Office Outlook</Application>
  <DocSecurity>0</DocSecurity>
  <Lines>0</Lines>
  <Paragraphs>0</Paragraphs>
  <ScaleCrop>false</ScaleCrop>
  <Company>ISJ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ISJ</cp:lastModifiedBy>
  <cp:revision>3</cp:revision>
  <dcterms:created xsi:type="dcterms:W3CDTF">2011-03-04T11:17:00Z</dcterms:created>
  <dcterms:modified xsi:type="dcterms:W3CDTF">2011-03-07T12:04:00Z</dcterms:modified>
</cp:coreProperties>
</file>